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2F01CC9A" w14:textId="77777777" w:rsidR="00331D72" w:rsidRPr="002B57F4" w:rsidRDefault="00952A09" w:rsidP="00AB5448">
      <w:pPr>
        <w:tabs>
          <w:tab w:val="left" w:pos="1134"/>
        </w:tabs>
        <w:spacing w:before="40"/>
        <w:jc w:val="lowKashida"/>
        <w:rPr>
          <w:rFonts w:asciiTheme="minorHAnsi" w:hAnsiTheme="minorHAnsi" w:cstheme="minorHAnsi"/>
          <w:b/>
          <w:color w:val="000000" w:themeColor="text1"/>
          <w:u w:val="single"/>
        </w:rPr>
      </w:pPr>
      <w:r w:rsidRPr="002B57F4">
        <w:rPr>
          <w:rFonts w:asciiTheme="minorHAnsi" w:hAnsiTheme="minorHAnsi" w:cstheme="minorHAnsi"/>
          <w:noProof/>
          <w:color w:val="000000" w:themeColor="text1"/>
        </w:rPr>
        <mc:AlternateContent>
          <mc:Choice Requires="wps">
            <w:drawing>
              <wp:anchor distT="0" distB="0" distL="114300" distR="114300" simplePos="0" relativeHeight="251659264" behindDoc="0" locked="0" layoutInCell="1" allowOverlap="1" wp14:anchorId="71B8F44E" wp14:editId="70F5649C">
                <wp:simplePos x="0" y="0"/>
                <wp:positionH relativeFrom="margin">
                  <wp:posOffset>4998760</wp:posOffset>
                </wp:positionH>
                <wp:positionV relativeFrom="paragraph">
                  <wp:posOffset>-518443</wp:posOffset>
                </wp:positionV>
                <wp:extent cx="1617378" cy="734691"/>
                <wp:effectExtent l="0" t="0" r="1905" b="8890"/>
                <wp:wrapNone/>
                <wp:docPr id="1" name="Rectangle 1" descr="world-vision-log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78" cy="734691"/>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rect w14:anchorId="56A5E7FF" id="Rectangle 1" o:spid="_x0000_s1026" alt="world-vision-logo" style="position:absolute;margin-left:393.6pt;margin-top:-40.8pt;width:127.35pt;height:5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RQAQoAgAASQQAAA4AAABkcnMvZTJvRG9jLnhtbKxUTY/bIBC9V+p/&#10;QNwbx9k06VpxVquNtlpp+6Fuq54xxgHVZuhA4qS/fgfsZKP2UKnqBQEDM++9ebC6OXQt2yv0BmzJ&#10;88mUM2Ul1MZuS/7t6/2bd5z5IGwtWrCq5Efl+c369atV7wo1Aw1trZBREuuL3pVch+CKLPNSq074&#10;CThlKdgAdiLQErdZjaKn7F2bzabTRdYD1g5BKu9pdzME+Trlbxolw6em8SqwtuSELaQR01jFMVuv&#10;RLFF4bSRIwzxDyg6YSwVPafaiCDYDs0fqTojETw0YSKhy6BpjFSJA7HJp7+xedLCqcSFxPHuLJP/&#10;f2nlx/2T+4wRunePIH94ZuFOC7tVt4jQayVqKpdHobLe+eJ8IS48XWVV/wFqaq3YBUgaHBrsYkJi&#10;xw5J6uNZanUITNJmvsiXV0syh6TY8mq+uB5KiOJ026EP7xV0LE5KjtTKlF3sH32IaERxOhKLVa1x&#10;96ZtWe1IdWo1Qvhugk4aRgKnQ6OK5IG/e23ozwbkrlM2DIZD1YpAbvfaOE9lCtVVqiaAD3WiQEKi&#10;/EJok7V8QBWkjsUbQjfuE/ZzgOYn7PFUa+NoIXIZWMadJH1UOxrbFxXUR1KeKCaq9P5oogF/cdaT&#10;l0vuf+4EKs7aB0vdu87n82j+tJi/Xc6iPJeR6jIirKRUJQ+cDdO7MDyYnUOz1VRpENPCLXW8MakZ&#10;L6hGsOTX1KPxbcUHcblOp15+gPUzAAAA//8DAFBLAwQKAAAAAAAAACEAAPTPVgJ+AAACfgAAFQAA&#10;AGRycy9tZWRpYS9pbWFnZTEuanBlZ//Y/+AAEEpGSUYAAQEBAHgAeAAA/9sAQwACAQECAQECAgIC&#10;AgICAgMFAwMDAwMGBAQDBQcGBwcHBgcHCAkLCQgICggHBwoNCgoLDAwMDAcJDg8NDA4LDAwM/9sA&#10;QwECAgIDAwMGAwMGDAgHCAwMDAwMDAwMDAwMDAwMDAwMDAwMDAwMDAwMDAwMDAwMDAwMDAwMDAwM&#10;DAwMDAwMDAwM/8AAEQgBdAJ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eTWvAmieIy39o6PpV+W6/abSOXP/fQNcfr37Ivww8TbvtngPwux&#10;PUx2CQsfxQA16JRXHXy/C1v41KMvWKf5o78LmmNw3+71pQ/wya/Jnhet/wDBNn4N62G/4pR7Nj3t&#10;dRuYsfh5mP0rj9a/4JFfC/UAxtb/AMYaax/556isgH4OjV9SUV49fg/JK3x4Wn8opflY9/DcfcSU&#10;P4eOq/Obl+bZ8Va1/wAEYtGnZjpvxA1627qtzZRT/mVKVx+u/wDBGXxPAW/s3x9pFz6C6sZYf1Vn&#10;r9BaK8ev4a8O1f8AlxyvylNf+3W/A+gw3jFxbR/5iuZf3oQf48t/xPzJ13/gkj8WtLz9kvPC+pqP&#10;+eeoyRsfweMD9a47Xv8AgnJ8bdAUs3hGa8Ud7TUbebP4bwf0r9Z6K8ev4Q5LP4J1I+kk/wA4s+gw&#10;vj5xHT/iQpT9YyX/AKTJL8D8YfEP7M/xO8KKx1DwL4xt1Xqw06WRfzUEVxep2moaJK0d9BfWLr1W&#10;4ieIj6hgK/dTzKr6jpNrrEPlXlrb3Uf9yaMSL+RFeLiPBek/4GKa/wAUU/ya/I+kwf0icQv96wMZ&#10;f4ZuP4OMvzPwrW+d/uzM30anfapP+ekn/fRr9mPFX7KPwz8bK39peA/CtwzdXGnRxuf+BKAf1rzj&#10;xX/wS1+DfiYs0Og3+js3ew1KZPyDll/TFfP4rwdzaGtCtCXrzRf5NfifWYH6QWRz0xWHqQfkoyX5&#10;xf4H5XfapP8AnpJ/30aPtUn/AD0k/wC+jX6DeLP+CLnhu8LNofjXXdPP8KXtrFdKPxXyzXlvjD/g&#10;jl8QdHDvo+veGdaVfupI0tpK34FWX/x6vmcZ4dcRYfV4dyX91qX4J3/A+xy/xd4TxVksUoPtOMo/&#10;i1y/ifJf2qT/AJ6Sf99Gj7VJ/wA9JP8Avo1674z/AGAvjB4G3NdeB9SvI15MmnPHeLj6RsW/SvLP&#10;EXhbVPCFy0GraZqWlTKcFLy1e3Yfg4FfK4vLcbhXbFUpQ/xRa/NH3GX5zl2OV8FXhU/wyjL8myr9&#10;qk/56Sf99Gj7VJ/z0k/76NRKwZcg5HrS1w3Z6fKiT7VJ/wA9JP8Avo0fapP+ekn/AH0ajoouw5US&#10;fapP+ekn/fRo+1Sf89JP++jUdFF2HKiT7VJ/z0k/76NH2qT/AJ6Sf99Go6KLsOVEn2qT/npJ/wB9&#10;Gj7VJ/z0k/76NR0UXYcqJPtUn/PST/vo0fapP+ekn/fRqOii7DlRJ9qk/wCekn/fRo+1Sf8APST/&#10;AL6NR0UXYcqJPtUn/PST/vo0fapP+ekn/fRqOii7DlRJ9qk/56Sf99Gj7VJ/z0k/76NR0UXYcqJP&#10;tUn/AD0k/wC+jR9qk/56Sf8AfRqOii7DlRJ9qk/56Sf99Gj7VJ/z0k/76NR0UXYcqJPtUn/PST/v&#10;o0fapP8AnpJ/30ajoouw5USfapP+ekn/AH0aPtUn/PST/vo1HRRdhyok+1Sf89JP++jR9qk/56Sf&#10;99Go6KLsOVEn2qT/AJ6Sf99Gj7VJ/wA9JP8Avo1HRRdhyok+1Sf89JP++jR9qk/56Sf99Go6KLsO&#10;VEn2qT/npJ/30aPtUn/PST/vo1HRRdhyok+1Sf8APST/AL6NH2qT/npJ/wB9Go6KLsOVEn2qT/np&#10;J/30aPtUn/PST/vo1HRRdhyok+1Sf89JP++jR9qk/wCekn/fRqOii7DlRJ9qk/56Sf8AfRo+1Sf8&#10;9JP++jUdFF2HKiT7VJ/z0k/76NH2qT/npJ/30ajoouw5USfapP8AnpJ/30aPtUn/AD0k/wC+jUdF&#10;F2HKiT7VJ/z0k/76NH2qT/npJ/30ajoouw5USfapP+ekn/fRo+1Sf89JP++jUdFF2HKiT7VJ/wA9&#10;JP8Avo0fapP+ekn/AH0ajoouw5USfapP+ekn/fRo+1Sf89JP++jUdFF2HKiT7VJ/z0k/76NH2qT/&#10;AJ6Sf99Go6KLsOVEn2qT/npJ/wB9Gj7VJ/z0k/76NR0UXYcqJPtUn/PST/vo0fapP+ekn/fRqOii&#10;7DlRJ9qk/wCekn/fRrR0e5k+zN+8k+//AHj6CsqtLSP+PZv97+grSk3cxrxXKfuVRRRX90H+ZYUU&#10;UUAFFFFABRRRQAUUUUAFFFFABRRRQAVX1TR7PXbRre+tLa8gYYMU8SyIfwYEVYopSipKz2KjJxfN&#10;HRnkvjv9hL4S/EMyNf8AgbRYZpOs1jGbKTPrmIr+oNeL+PP+CNngfWAz+HvEniHQZGzhJ9l9CD9C&#10;FfH/AAI19hUV85juD8lxmuIw0G+6XK/vjZ/ifWZZx9xFl9lhcZUSXRy5o/8AgMrr8D80fH//AAR/&#10;+JHhvdJoep+HfEkI+6glaznI/wB1wU/8frw34h/st/Eb4VeY2veC/EFlDGfmuFtTPB/38j3L+tft&#10;BR2r4nMPB/Ka13hak6b9VJfc9f8AyY/SMp8fs+oWjjadOsu9nCX3r3f/ACU/CHeCxHdeo9KdX7R/&#10;Ef8AZl+H/wAXFb/hIvCGg6lI3WdrVY5/wkXD/rXgHxJ/4I9eAPEnmSeHNX17wzO3KxtIL23H/AXw&#10;/wD4/XwuZeEObUbywk41V68svuen/kx+oZP4/ZFiLRx1OdF97c8fvj73/kp+bdFfUXxM/wCCSPxO&#10;8G+ZNoc2i+LLZckC2m+y3GB/sS4XPsHNfPvxA+Evin4U3ht/E3h3WdDkHGby1eNG+j42t9QTX5/m&#10;XD+ZZe/9soSgu7Wn3rT8T9UyfizJ81X/AAn4mFR9lJc3/gLtJfNHP0UgbcOKWvHPogooooAKKKKA&#10;CiiigAooooAKKKKACiiigAooooAKKKKACiiigAooooAKKKKACiiigAooooAKKKKACiiigAooooAK&#10;KKKACiiigAooooAKOlFa3izQm0WDRWZdv9oaZFdj3DPIM/8AjtVGLabXQynVUZRg95fpqZNFFFSa&#10;hRRRQAUUUUAFFFFABRRRQAVpaR/x7N/vf0FZtaWkf8ezf739BWlPcxxHwn7lUUUV/dB/mSFFFFAB&#10;RRRQAUUUUAFFFFABRRRQAUUUUAFFFFABRRRQAUUUUAFFFFABUOo6bb6vZyW93bw3VvKMPFMgkRx6&#10;EHg1NRQ0mrMcZNO63PDPip/wTj+EvxUMs0nhuPQr2Q5+06PJ9jbP+4P3Z/FK+avit/wRp1zSxLce&#10;C/FVnq0YBZbTVYjbTfQSJuRj9VUV+hFFfH5rwHkePu6tBRl3j7r/AA0fzTPvcj8TuJcqtGhipSiv&#10;sz99envXaX+Fo/F/4rfsv/EH4Iux8TeE9W0+3jOPtaRefan/ALax7k/Mg1wKurjKkMPUGv3eljWW&#10;NlZQysMEEcEV438X/wBgb4V/GhpJtQ8M2+m6hJ1vtKP2ObPqdnyMf95TX5nm3g3UjeeWV7/3Zqz/&#10;APAlp/5KvU/Zsh+kNSlaGcYZx/vU3df+ASd1/wCBP0PyHor7R+L/APwRv8QaOst14H8SWmtQrkrZ&#10;aov2a4+gkXKMfqEr5a+KXwJ8ZfBK+Nv4q8N6rovO1Zpoc28n+7KuY2/Bq/Ls34XzXLH/ALbRlFfz&#10;bx/8CV1+Nz9uyDjfI86SWXYiMpfyt8sv/AZWl80mvM5OikzmlrwD6oKKKKACiiigAooooAKKKKAC&#10;iiigAooooAKKKKACiiigAooooAKKKKACiiigAooooAKKKKACiiigAooooAKKKKABjgV65+1X4Q/4&#10;RbRPhU+3b9u8E2cp46nzJT/7MK8jWJp2WNfvSEKPqeK+t/8Agpx4I/4RzwV8IZlTatr4ejsGOOm1&#10;FYf1r6DLcG6mW4yv/Iqf4zsfH51mSo51l2Fb/iOr+EP82fJFFFFfPn2AUUUUAFFFFABRRRQAUUUU&#10;AFaWkf8AHs3+9/QVm1paR/x7N/vf0FaU9zHEfCfuVRRRX90H+ZIUUUUAFFFFABRRRQAUUUUAFFFF&#10;ABRRRQAUUUUAFFFFABRRRQAUUUUAFFFFABRRRQAUUUUAFQ6jpdvrNjJa3lvDdWsy7ZIZoxJHIPQg&#10;5B/GpqKUopqzKjJp3W585/Gn/gl58L/it51xptjP4P1STJ8/SSFgLH+9A2Ux/uhT718jfGv/AIJW&#10;/Er4YCa60SO18aabHkhrD93dqPeBjkn2Rmr9RaK+Gzrw5yTMby9n7Ob+1D3fvXwv7r+Z+lcO+LnE&#10;mUWgq3tqa+zU977pX5l5e9byPwr1bSbrQNTmsr+1ubG8gbbLb3ETRSxn0KsAR+IqvX7WfFn4A+Df&#10;jnpf2XxV4e03WFAwkssW2eH/AHJVw6/gRXyD8cv+COCnzr34d+ISnVhpesHcv0SdRkfR1P8AvV+Q&#10;Z54T5rhL1ME1Wj5aS+56P5Nt9j9/4Z8dskx1qWZReHm+r96H/gSV184pLufCNFdd8W/gL4y+BOrf&#10;ZPFnh/UNHYsVjmkTdbz/AO5KuUb8DmuRr8yr4erQqOlWi4yW6aaa9Uz9pwuLoYmkq+Gmpwezi00/&#10;RrQKKKKxOgKKKKACiiigAooooAKKKKACiiigAooooAKKKKACiiigAooooAKKKKACiiigAooooAKK&#10;Bya2vD3gq41yVflZU+nWqjFydkY1q8KUeabsjQ+C/hKTxj8SdJtVUtH9oR3+gIr7y/4Ko+AG1v4J&#10;+HXhTMmmphfbCrXin7I/wijtfGmnN5XPnLzjryK+yv20/DC+IvhWkZXd5TkfmK/YeEshc+HMdzrW&#10;aj/5Lqfzfx5xYv8AW3Lp0n7tJy/8m0Z+QmMUV6B8S/hRJpOqTSW6sMsSR61wdzaSWj7ZFZW96/IK&#10;1GVOXLNH9E4LH0sTTU6T3I6KKKzO0KKKKACiiigAooooAK0tI/49m/3v6Cs2tLSP+PZv97+grSnu&#10;Y4j4T9yqKKK/ug/zJCiiigAooooAKKKKACiiigAooooAKKKKACiiigAooooAKKKKACiiigAooooA&#10;KKKKACiiigAooooAKKKKACiiigCrregWPiXS5rHUrO11CyuF2y29zEssUg9CrAg18tfHv/gkv4H+&#10;IfnXvhC4m8Gao+W8lAZ9PkPvGTuT/gDAD+7X1fRXj5vkGX5nT9njqSn2b3Xo1qvkz3sh4ozXJqvt&#10;ssrypvqk/dfrF3i/mj8ePj1+xZ8RP2dXkm17Q5LnSYzxqun5uLMj1Ygbo/8AgYX8a8oDBhkcj1r9&#10;3ZYlmiZHVXRwVZWGQR3yK+dP2hP+CZPw8+NRnvtNtm8H67JlvtOmIBbyse8kHCH6rtPua/GeIPB+&#10;rC9XKKnMv5JaP5S2fzS9T+iOFfpAUp2oZ/S5X/z8hdr/ALehuvNxb8oo/K+ivaP2hv2CPiJ+zx51&#10;3e6X/bmgxZP9qaWrTRIvrImN8f1I2/7RrxZWDDIII7EV+O4/LsVgqroYum4SXRq33d15rQ/oTK84&#10;wWZUFicBVjUg+sXf5Ps/J2fkLRRRXGekFFFFABRRRQAUUUUAFFFFABRRRQAUUUUAFFFFABRRRQAU&#10;UUUAFA5NFb3gfwy2s3yuy5VTxVRi5OyMa9aNKDnPYueCPA76nMski/QV7V4D+HwUx/u/0o8AeB9q&#10;x4T9K9m8DeCssnyfpX2mSZI5tNo/HuKOKHqk9Dtv2YvA6weJ7N9n3HB6V9AfGvSRrPgO4jx905rl&#10;/gT4V/s65WXb9wZ+lej+JLL+0NDuIeu5P5V/RGQ5YqWVyo2+K/5H8ucQ5q6ubRr3+Fr8z8/vif8A&#10;D5Wupv3fr2rxHxz8NVIf93z9K+1viX4IzcTfJ3PavGPGfgfO793+lfifEHD9ptpH75wvxTKMY+8f&#10;H2t6FLo9wysvy9jVGvaviH4AV0k/d+vavHtV0x9KvGiYfd6V+bYrDyoy5Wfu2U5pDF07rcrUUUVz&#10;HsBRRRQAUUUUAFaWkf8AHs3+9/QVm1paR/x7N/vf0FaU9zHEfCfuVRRRX90H+ZIUUUUAFFFFABRR&#10;RQAUUUUAFFFFABRRRQAUUUUAFFFFABRRRQAUUUUAFFFFABRRRQAUUUUAFFFFABRRRQAUUUUAFFFF&#10;ABRRRQAEblwa+e/2iv8Agmv8Pfjqbi/s7X/hE/EEuW+26bGFilb1lg+43uRtY+tfQlFefmeU4PMa&#10;XsMbTU4+a28090/NNM9bJ8+zDKq6xOXVZU5909/JrZryaaPyG/aL/YV+IH7Nzy3Wpab/AGtoMZ41&#10;bTQ0tuo/6aLjdEf94bfRjXjYO4cfzr93ZEWVSrKGVhggjIIr5l/aU/4Je+B/jL9o1Lw6q+C/EEmX&#10;MlpFmxuW/wCmkHAGT/Em0+oNfiPEnhDUhetk0+ZfySevyls/R29Wf0jwf4+Up8uG4hhyvb2kFp6y&#10;juvWN/8ACj8vaK9G+P8A+yj44/Zr1MxeJtIkWxZ9sGp2uZrG49MSY+Un+64U+1ec1+M4vB18LVdD&#10;EwcJLdNWZ/ROAzDDY6hHE4OoqkJbSi00/mvxXQKKKK5zsCiiigAooooAKKKKACiiigAooooAKKu6&#10;R4bvddl2WsUcjMeMzxp/6Ewr0Dwr+x38QvGgVtP0exkVuhbV7Nf/AGrmurD4HE4h2oU5Sfkm/wAj&#10;z8Zm2Bwiviq0If4pJfmzzKivo7QP+CVvxa1wKXtvD9mrd31VJMf98ZruvDX/AARs8XXLK2reJNGt&#10;17rArufzIr3sPwTntb4MLP5q352PlcX4mcL4f+JjYP8Awvm/9JufHthZSajdpDGpZ2OMCvePhN8N&#10;JFt4/wB2eg7V9SfDz/glLpPg0rJPqy3EvdvLJJ/OvYPC/wCyBoPhxFHnSSbf9gCvssm8L815/aYm&#10;Kj5XR+YcUeM2UVY+ywUnJd7NXPnnwH8OZMR/uz+VeyeB/h2yFP3f6V6vpPwm0fRwPLhZsetb1ppV&#10;vp64ihRfwr9ayng9YdLnaPwrOONJYpv2aZQ8I6CNGsfu7WYVrMm9drdG4oor7SnTjCKhHY+FqVJV&#10;JOctzzvx94FNw7sqEg9OK8f8Z/Dh23/u/wBOtfUbxrKu1lDD0IrOv/CGn6iD5luOeuK+fzPh2nib&#10;uJ9JlfElTC2T1Pg7x38NpHST92fyr58+LvwxngDSxwtuTnpX6paz8CdG1gNuV1z7A1w/in9ifRfE&#10;KMFutu71jr8xzrw1xVdN0bfefrfDfixhsHNOtf7j8j3Ro3KsCrKcEHtRX6IfED/gkvZ+J5Gks9Vt&#10;7eVujBSv9K8n8T/8Ee/HenszaZrGh3i9lmkMZ/PGK/OsX4e5/Qf+7uS/u2f6n7Xlvi9wviormxKg&#10;+0k1+NrHyPRXvHib/gm18VvDCs0mmaLcIveLWLcfozCvM/FfwL8UeCXZdS0+3hKnnbqFtJj/AL5k&#10;NfOYrJcwwv8AvFCcfWLX6H2WB4myjGaYXFU5vspxb+69zk6KdNA1u+1wAw9GDfypteae4nfVBWlp&#10;H/Hs3+9/QVm1paR/x7N/vf0FaU9zHEfCfuVRRRX90H+ZIUUUUAFFFFABRRRQAUUUUAFFFFABRRRQ&#10;AUUUUAFFFFABRRRQAUUUUAFFFFABRRRQAUUUUAFFFFABRRRQAUUUUAFFFFABRRRQAUUUUAFFFFAF&#10;fWNGtPEWlz2N9a297Z3SGOaCeISRyqeoZSMEH3r45/ab/wCCSGj+Khcat8N7mPQdQOXbSLli1jMe&#10;uI25aEn0+ZfZRX2dRXiZ3w7l+bUvZY6mpdntJej3Xps+qZ9Jw3xZmuRV/b5ZVcO8d4y/xRej9d10&#10;aPxB+Jfwr8RfBzxTJo3ijR73RdRjyRHcJhZR/eRh8rr7qSKwa/bf4q/B3w18bfC0mj+KNHs9YsJO&#10;VWZfnhb+9G4wyN7qQa+A/wBqT/glJ4g+HIudY+H8lx4o0Vcu+nSY/tG1X/Z6CYD2w/s3Wv5+4o8L&#10;8fl16+BvWpeS99eqW/qvuSP6q4J8bMszXlwuaWw9Z9W/3cn5Sfw+ktO0mz5Eop08ElpcSQzRyQzQ&#10;sUkjkUq8bDqCDyCPQ802vy8/bU76oKKKKBhRRRQAUUUUAFFFFACFQ3UCiMeU25fkb1XilooA1tG+&#10;IOveHXDWOt6tZleR5V26j8s133hL9tL4jeEnXb4jvrqNeqzyE/rXldFdeHzDE0HejUlH0bR5mMyX&#10;AYpWxNGM/WKf42ufYXwq/wCCj+v6nJHBfXk8c3cM+QfpXvngz9sK91RE8y43bsda/MS3uGtZ1kQ7&#10;WQ5BFe3fCf4hySW8WZOeAea+3yTjrMqclTq1W15s/JuLPDHKuX22GopeSR+i/h39oL+0VXf5bfhX&#10;aaJ8QLfVQu7C7vQ18U+CvHjbU/eH869e8DeOWd4/3n61+wZPxdUrWU3c/Ac74Np0bumrH0xHIsyq&#10;ynKt0orD8B6r/amj5zkrW6TtFfo1GoqkFNdT8yrU3Tm4PoUtV1yHSU/eNyBnFcrrfxhh04NtVOPW&#10;ub+Kvi421zL83GTxmvEPGXj5gX+f9a+PzniR4ZuMD7TI+F1ikpTPW/Ef7Tcmnhtkirj2rzHxz+2z&#10;faTFIy3hQL6GvE/HvxGaNJP3nT3r57+JXj241y7aFZW8vPzYNfk+eeIGMjeNKbuftnC/hfg8RJOr&#10;BW9D3T4j/wDBR/xHLNJDpt5cSNkjd5hCivH/ABV+1d4+8XSN9o8R6hCjfwwylf1zmvO6K/N8ZxBm&#10;OKd61aT8rux+35ZwZk2BSVDDxv3aTf4lzU/Eeo63IWvNQvrtm6madn/mao+Uv91fyp1FePJtu7Pp&#10;qdOMFyxVl5B0FFFFBQVpaR/x7N/vf0FZtaWkf8ezf739BWlPcxxHwn7lUUUV/dB/mSFFFFABRRRQ&#10;AUUUUAFFFFABRRRQAUUUUAFFFFABRRRQAUUUUAFFFFABRRRQAUUUUAFFFFABRRRQAUUUUAFFFFAB&#10;RRRQAUUUUAFFFFABRRRQAUUUUAFOx7d6bRQB4p+1D+wf4J/aetpbu6tv7F8S7cRaxZIFlY9hKvSV&#10;f975h2YV+cH7SX7HvjT9l7VWXXrH7Vo8j7bbWLQF7Sf0DHGY2/2Wx7E9a/Yqq2t6JZ+JdJuLDULS&#10;3vrG6QxzW9xGJI5VPUMp4I+tfn/FXh3l+bp1qa9lW/mS0f8AiXX10fm9j9U4H8WM2yBxw9R+2w6+&#10;xJ6xX9yWtvR3j5Ju5+FlFfd/7WX/AASZVhda98LSsbcyS+H55PlPr9nkbp/uOcejDgV8Na5oV94Y&#10;1m507UrO60/ULNzHPbXMRjlhYdmU8iv5xz/hnMMnreyxsLJ7SWsZej/R2fdH9fcK8aZVxDh/b5dU&#10;u18UXpOPqv1V0+jKtFFFeCfVBRRRQAUUUUAFFFFABRRRQAVseEfEbaJeL8xCMfyrHopxk07oyrUY&#10;1YOEtj6C8CePd4j/AHn617P8PfGfmSR/N6d6+LvDHiuXRbhQWYx59ele4/Cvx8txLF+89O9fXZHn&#10;EoTUZM/KOKuGbQc4rQ/Q/wCAetf2hprrnPyg16BeSeVZyt/dQmvD/wBknXv7Qym7O5DXs/iSbyNA&#10;u3/uxmv6gyLFe1y6NTyZ/IHEGF9lmUqXmj5q+NfijyruYbj1PevnXx7438sv8/616B8f/Fgt764+&#10;boT3r5U+JXxCaS4kjjbcxPavwLi7ObVpRTP6R4E4ddalB2E+IXj9pd8asSzHHWvPHdpHZmOSxyaW&#10;edriVndtzNTa/MatWVSXNI/fMDgYYanyQCiiiszuCiiigAooooAK0tI/49m/3v6Cs2tLSP8Aj2b/&#10;AHv6CtKe5jiPhP3Kooor+6D/ADJCiiigAooooAKKKKACiiigAooooAKKKKACiiigAooooAKKKKAC&#10;iiigAooooAKKKKACiiigAooooAKKKKACiiigAooooAKKKKACiiigAooooAKKKKACiiigAooooAK8&#10;p/ac/Y38G/tS6Nt1q0+xa1ChW11e1ULdQegJ6SJ/stn2wea9Workx2Aw+MovD4qCnCW6a/rXs910&#10;O7LczxeX4iOLwVR06kdmnZ/8Fd09H1Px3/ac/Y68Y/ssa1t1q1+3aJM+201i1Um1nz0Vu8b/AOy3&#10;4FhzXldfuh4h8O2HizRLrTdUs7XUNPvIzFPbXEQkimU9QVPB/GvgX9sL/glVd+GftXiL4Yxzahp4&#10;zJPoDMWuLcdSbdjzIv8AsH5vQt0H8+cYeF1fBc2Lyq9Snu47yj6fzL/yZeerP6u4B8bMNmHLgc9t&#10;Sq7Ke0Jev8j/APJX/d0R8U0U6aCS2uJIpI3iliYo8bqVZGHBBB5BHoabX5Cf0AnfUKKKKACiiigA&#10;ooooAKKKKACt/wAB+K5NA1aIMx8tmA69KwKQ1UZOL5kY4ijGtB057M/S/wDYM8TjVNRhXd95D/Kv&#10;pX4iT/ZPBWoSfdxHXw3/AMEvvFp1HxBaQs2WUmNq+0/jdd/YvhpqUn+xjNf1JwPjva8POr2UvyP4&#10;Z8QsteH4n9hbdx/M/OX9qjxz9hurhQ3zMSAM9a+abm4a6maSRtzMck16F+0p4kbWfHs0IbKwkk/W&#10;vO6/m3OMU6+LnLzZ/YnCOWxwuXU+7SYUUUV5Z9QFFFFABRRRQAUUUUAFaWkf8ezf739BWbWlpH/H&#10;s3+9/QVpT3McR8J+5VFFFf3Qf5khRRRQAUUUUAFFFFABRRRQAUUUUAFFFFABRRRQAUUUUAFFFFAB&#10;RRRQAUUUUAFFFFABRRRQAUUUUAFFFFABRRRQAUUUUAFFFFABRRRQAUUUUAFFFFABRRRQAUUUUAFF&#10;FFABS9QKSigD57/bB/4J7eGf2mbebVtP8nw74y25XUI4/wBzekdFuEH3vTePmH+0BivzP+L/AMGP&#10;EvwH8ZzaD4o0ybTb6PLRk/NDdJnAkifo6n1HI6EA8V+2lcf8bfgN4X/aF8FyaH4q02O+tWy0Mq/L&#10;cWb/APPSJ+qt9OD0II4r8y4y8N8LmqlisHanX/8AJZf4l0f95fNPp+zeHvi9jcjccFmF62G2tvKC&#10;/ut7r+69OzXX8U6K9w/a8/YW8T/sram94RJrfhGaTbbatEn+pz0S4Uf6tvQ/dbtg/KPD6/m7Mctx&#10;OAxEsLi4OE47p/mu6fRrRn9h5PnGCzTCxxuAqKpTls1+TW6a6p6oKKKK4T0wooooAKKKKACiiigD&#10;6a/4Jea/9i+OMNmW+WR1cD68Gv0B/akv/wCzvg1qkmcdB/OvzO/4J+6z/ZH7UHh8btouJPL+vINf&#10;of8At4ayNE/Z41abOMH/ANlNfvnh/jOXhfF3+xzfjE/k/wAWMvvxphEv+Xih/wClWPya8bamdY8X&#10;ahcE7t87AfQHFZdDyGVyx6sSTRX4LKTk22f1ZRpqnBQXRJfcFFFFSaBRRRQAUUUUAFFFFABWlpH/&#10;AB7N/vf0FZtaWkf8ezf739BWlPcxxHwn7lUUUV/dB/mSFFFFABRRRQAUUUUAFFFFABRRRQAUUUUA&#10;FFFFABRRRQAUUUUAFFFFABRRRQAUUUUAFFFFABRRRQAUUUUAFFFFABRRRQAUUUUAFFFFABRRRQAU&#10;UUUAFFFFABRRRQAUUUUAFFFFABRRRQBX1jSLXxBplxY31vBeWd1GYp4J0EkcyHgqyngg+hr89/22&#10;v+CYF14FF54q+G9vNfaKu6a70NcyXFiOpaDqZIx/cOWUdNw4H6IUu3+Wa+c4k4XwOdYf2OLj7y+G&#10;S+KL8vLuno/WzPruD+Ncy4cxX1jAy91/FB/DJea6PtJar0un+EP/AOr6UtfpR+3B/wAE1tP+Mv2z&#10;xT4HjttJ8WNmW5s+I7XVz1J9I5j/AHvusfvYzuH5w+IfD9/4R1260vVLO607UrGQw3FrcRmOWFx1&#10;DA9P6iv5c4m4Vx2SYj2WJV4v4ZLaX+T7p/itT+2uC+Ost4kwvt8G+Wcfjg/ii/1j2ktH1s7pVaKK&#10;K+ZPtAooooAKKKKAPQP2VNV/sb9ovwfNu2/8TGND+JxX6Gf8FStYOk/sxXYDbTPOIx75GP61+afw&#10;m1H+yPil4cuunk6lbtn/ALaLX6Cf8FgdZ+z/ALP2iwq3/H5qA/EBQa/VOD8V7PhjNI9lH/ya6PwX&#10;xDwPteNMmlb4m1/4C0/1PzbXgUUUV+Vn70FFFFABRRRQAUUUUAFFFFABWlpH/Hs3+9/QVm1paR/x&#10;7N/vf0FaU9zHEfCfuVRRRX90H+ZIUUUUAFFFFABRRRQAUUUUAFFFFABRRRQAUUUUAFFFFABRRRQA&#10;UUUUAFFFFABRRRQAUUUUAFFFFABRRRQAUUUUAFFFFABRRRQAUUUUAFFFFABRRRQAUUUUAFFFFABR&#10;RRQAUUUUAFFFFABRRRQAV4f+2J+w74d/ar0Nrr93o/i60j22eqon3wOkU4H34/8Ax5eoPUH3CiuH&#10;Mstw2Pw8sLi4KUJbp/muzXRrVHpZRnGMyvFRxuAqOFSOzX5NbNPqno+p+I/xY+EPiD4HeN7rw74m&#10;0+TT9SteQD80c6dpI26Oh7EfQ4IIrm6/Zj9pH9mLwx+1B4HfR/EFvtuIQXsdQhAFzp8hH3kPdTxu&#10;Q8MPwI/Kj9pD9mfxN+y/45bR/EFvvgmLNYahCp+zahGP4lPZhxuQ8r7ggn+X+NOA8TklT21K86De&#10;kusfKX6PZ+T0P7U8OfFDCcR0lhq9qeKitY9JW+1Dy7x3XmtTz6iiivgT9WCiiigCxpF0bHV7OYfL&#10;5M8b59MMDX3Z/wAFgdc+0/DD4dwhv+Pt3uPqPKT/ABr4JkbYhb+7zX19/wAFR/Ef9r+Efg6gbd53&#10;h8Xf13JEM/zr7PIcR7PIsyp/zKl/6WfmnFWD9rxRk1X+V1//AE2n+h8h0UUV8YfpYUUUUAFFFFAB&#10;RRRQAUUUUAFaWkf8ezf739BWbWlpH/Hs3+9/QVpT3McR8J+5VFFFf3Qf5khRRRQAUUUUAFFFFABR&#10;RRQAUUUUAFFFFABRRRQAUUUUAFFFFABRRVHxR4p0vwR4evNX1rUrHR9J06Jp7u9vbhLe3tY15LvI&#10;5Cqo7kkAUAXqK8nP7e3wLAz/AMLo+E3HX/ir9P8A/jteq2d5Df2kVxbyxz286CSOSNgySKRkMCOC&#10;CMHI60APooooAKKK5X4n/HfwN8EUs28aeMvCfhFdSLi0Ot6vb6eLopjf5fmuu7buXOM43DPUUAdV&#10;RXn/AIF/a2+FXxQ8UW+h+Gfid8PfEWtXgY2+n6Z4js7u6n2qXbZFHIWbaoLHA4AJ6CvQKACiiigA&#10;ooooAKKKKACiiigAooooAKKKKACiiigAooooAKKKKACiiigAooooAKKKKACiiigAooooAK5f4xfB&#10;nw78ePAt14d8TafHfafdDI/hlt3A+WSNuquOxH0OQSK6iisq9CnWpulWipRkrNNXTXZo2w2Jq4er&#10;GvQk4zi0007NNbNPoz8gf2uv2OfEH7J/i7yrvzNS8OX0hGnasiYSXv5cg6JKB26NjI7geQ1+4fxB&#10;+Hui/FPwhfaDr+n2+paVqEZjnglHBHYg9VYdQw5B5Br8sv21/wBh3WP2U/ERvbXz9U8F6hLtstQK&#10;/PbMc4gnx0b0bo4HY5FfzVx54e1MqbxuATlQe63cPXvHs+mz7v8Asfwv8WKWdxjluaNRxS2eyqen&#10;RT7x2e8eqXhNFFFflp+3jZBlG9xXv37cniX/AISDw/8ABtd27yfA1oT9SzD/ANlrwOu6+N3iQ+Id&#10;N8Bru3f2f4VtbX6FZJq9TB4nkweIpfzqP4STPn8ywftMywdf/n25/wDk0GjhaKKK8s+gCiiigAoo&#10;ooAKKKKACiiigArS0j/j2b/e/oKza0tI/wCPZv8Ae/oK0p7mOI+E/cqiiiv7oP8AMkKKKKAPn/8A&#10;b0/4KgfBv/gmjpfhu++MHiDUPDtl4smnt9Nng0e6v45ZIVRnRjBG+w4cEBsbhnGcHHz34Z/4Oif2&#10;K/F3iXTtJtPilfLdapdRWcJm8NajFGHkcIpd2hCquSMsSABknAFa3/ByH+xP/wANs/8ABKTx9Z2N&#10;mLrxN4AVfGWiBU3SGSzVzPGvfL2r3CgDqxX0r+Pbo3/16AP7+CfWkr5N/wCCHf7Zv/Dd/wDwTB+F&#10;fji6uhdeILXTF0HXiT8/9oWX+jyu3vIESb6TCvrKgAor8v8A/g5t/wCCw/jH/gmB8FfAOjfCrV7H&#10;SfiV451OW4FxcWcN6LPTLZP3p8qVWXMkssSqSOiyY5FeY/8ABsb/AMF0fiT/AMFG/ij8RPhv8a/E&#10;Gm614qsbCHXvDlxb6db6f5lqj+VdwlIUUMVaSBwSCcM/YCgD9jqKK4H9qn9oXRv2Tf2bfHXxL8QO&#10;qaT4H0S61idSced5UZZYl/2ncKijuzigDxDx9/wW6/Zm+G/7VrfBHVPiMf8AhZy6xb6AdFtdE1C6&#10;Y305RY4BJHA0ZYmRAfmwpJBIwcfWHze1fzEf8Gtn7POsft+/8FdPF3x88aI+px+BGu/FV7cyAlJ9&#10;b1GSVYB/wENcyj+6YU9s/wBOlABRRRQAUUUUAFFFFABXyz/wXAP/ABqG/aL/AOxF1H/0Ua+qfm9q&#10;+Vv+C3//ACiI/aM/7EXUv/RRoA/itzX94/7Ohx+z74E/7F3T/wD0mjr+Div7yP2df+TffAf/AGLu&#10;n/8ApNHQB2FFFFABX4H/APB8YP8AiQ/s3/8AXfxB/wCg6dX75/N7V+Bn/B8Z/wAi/wDs3/8AXx4g&#10;/wDQdPoA/P8A/wCDWY/8bxvg7/1x1v8A9M17X9eFfyH/APBrP/ynF+Dv/XHW/wD0zXtf14UAeR/t&#10;uftweAP+Ce3wNl+I3xMu9V0/wnb30FhPd2OmzX7W8kxIjLpEpZULALuIxuZR1YV8ct/wdlfsU/8A&#10;Q++KP/CTv/8A43X2x+2N+zHof7Z/7LPjz4V+I1X+yfHGjz6ZJIV3G2kYZhnUf3opVSRf9pBX8Pfx&#10;x+D2ufs9fGPxR4F8TWjWPiHwfqtzo+owMD8k8ErRvj1Ulcg9wQe9AH90HwD+O3hf9pz4L+GfiD4L&#10;1NdY8K+LtPi1PTLtUaPzYZBkblYBlYHKsrAFWBBwQRXXV+JH/BmT+3uPiJ+z74y/Z81u9EmqeAbg&#10;+IfDyu3zPpty+LiJRnpDckN/29j0r9t6ACvnj/goF/wVN+Cv/BMTQ/Dd/wDGDxJc6Gni2eaDS4bX&#10;T5r6e4MKq0rbIlYhF3oCx4y6jvX0QP1r+Wr/AIK4fEXWf+C53/Bf7SfhB4NvZJ/DOg6tH4D0qeH9&#10;5Hb28DtJql+ABggMtw2edyQR80Afrr/wVY/4Lw6f+zT/AMEnvDvx8+DtjLrF18UtSTRfCFxrmmy2&#10;0UJYXDPeSW77XZVS2kKA4Dlo25Tg/mZ/wR+/4OhP2iPFP7dXgfwT8ZvEGn/EDwX8R9ct9BkLaRa2&#10;N1o011IIoZoHt449yLI6bkkD5TdghsGv2y/br/4JMfDH9un9g2x+AWpw3Hhvw34ct7RfDF5p6K0/&#10;h+a0iMNvIit8rgRlkZTjcjsMqSGHwz/wTA/4NJ/C/wCw9+1TovxS8efExviRc+DbxdQ8O6Xa6L/Z&#10;ttHdIcxXNwWmlZzG2HVF2gOqkswG0gH7DUUUUAFFFFAHm/7Yf7R1l+yD+yp8Q/ijqFjNqVp4C0C8&#10;1trOJtr3hhiZ1iDfw72AXJ6Zzziv5i9E/wCDt39ryw+PyeLLzxB4Yv8Awv8AaxLL4OOhW8emm33Z&#10;MKzBPtSnbwJDKSDyQeh/qa+MHwn0H48fCnxJ4J8VWMeqeG/FmmXGk6naOcC4t542jkXI5BKscEcg&#10;4I6V+Jeg/wDBkd4Usfj7HfX/AMbtYvvhnHdic6QmhpFq80O7P2drrzTGDjgyiLJ6hB2AP2r+Anxd&#10;sf2gfgZ4N8eabBNa6d400Oy121hm/wBZDHcwJMqNjjcA4BxxkV1dZ3gzwdpfw78HaT4f0Szh03Rt&#10;DsodPsLSIfu7a3hQRxRr/sqigD2FaNABRRTtvt+tADaKKKACiiigAoop/wA3tQAyiiigAooooAKK&#10;KKACs/xX4T03x14cvNH1ixt9S0vUIzDc206bo5UPYj+vUEZGK0KKmcIzi4TV090+pdOpKElODs1q&#10;mtGmuqPyo/bl/YS1L9lzXG1fSftGpeB76XEFyw3Saa5PEMx9Oyv0bocN1+eq/c/xN4a0/wAZeH7z&#10;StVs7fUNN1CJoLi2mQNHMhGCCDX5dft4fsJX37L+uf21oa3F/wCB9Ql2wyt80mlyHpDKe6n+Fz16&#10;HnBP83+IHh7LLnLMcuV6P2o9Yf8A2v5eh/XvhT4sRzVRyjN5WxC0jJ7VF2faf4S6a6P51q5rGo/b&#10;47FSc/ZrVIR7AFj/AFqnRX5Nd2sfvLipNS7BRRRSLCiiigAooooAKKKKACiiigArS0j/AI9m/wB7&#10;+grNrS0j/j2b/e/oK0p7mOI+E/cqiiiv7oP8yQooooAbeWkWoWktvPGk0E6GOSN13K6kYII7gjIr&#10;+Jn/AIK3fsYy/sCf8FEPil8MVt5IdI0fV3utDLLgSabc4ntCD0O2KRUJH8SMOMYr+2ivwN/4PV/2&#10;J/tGl/DH9oHSbP8AeW7N4N8Qyxp1Q77iykY+zfakJP8AejHoKAOT/wCDKj9s/wDsD4l/E74C6pdb&#10;bfxDbJ4u0KN24FzBtgu0X/aeJoHx6W7H1r+iH5vav4ef+CZ/7XV1+wp+3f8AC/4qW8kkdt4V1yGT&#10;UlQnM1hLmG7jwOu63klAHrj0r+tn/gsL+3jZfsNf8ExviH8U9L1CFtSudIFj4XmjfIuL+9HlWsiE&#10;feCb/O4/hiagD+Zz/g4x/bh/4bk/4Kp+PtRsLz7Z4X8CyDwdoRVy0Zgs2cTSL2xJctO4I6qy+leN&#10;f8Ep/wBsy4/YD/4KB/DD4pLLJHpug6xHFrKI2PO02fMF2uO58mR2AP8AEqntX3//AMG5n/BGq0/4&#10;KC/sm/tL+MvFFosreItDm8EeEb26TcINUIS8ku1Zu8ciWa7h1Ekq55NfkR4m8NX3gzxLqGj6payW&#10;Wp6TcyWd3byjD280bFHRh6qwIPuKAP75dM1K31nTbe8s5o7m1uolmhmjbckqMMqwPcEEHNfjd/we&#10;X/ts/wDCp/2NvCHwV0u88vVvipqf9oarGjHcul2LK4VsdBJctDjPUQOPWvpD/g2S/bd/4bN/4JUe&#10;DbbULz7V4o+F7HwbqwZy0jJbqptJDnnDWrQrnnLRv6ED8W/+CiPiO+/4Ll/8HGtv8PtFuZbrwrF4&#10;ih8DWEsRJW30qwd2v7lMdiVvJgeMgr7UAfsZ/wAGs/7Ev/DI3/BKvw3rWo2f2bxP8XLhvF1+XUiR&#10;baRQllGc/wAP2dEkA7Gd/Wvmn/gsD/wduaV+zp461b4cfs56XovjTxDpMr2mpeLtT3TaPZzKSrx2&#10;kSMpuWU5BlLCPI4EgOa+h/8Ag5s/bVuP+CeX/BKr/hF/Asv9g618Qp4fBOkNat5baXp4gZrlosHK&#10;4gjEII5XzwRggV/MN+xF8AP+Gq/2xPhf8NizJD448Uafos7o21o4ZrhElYH1EZY/hQB+wX7Fnw0/&#10;4Kof8Fd/h/H8TLf4+X/wx8Fas7PpV3e3R0NNTUHBe2trG33mHOQHcKrY+Ut1rif2t/20v+CmX/BC&#10;T4j6J/wsr4iRePvCesSGPTtS1GKPW9F1dk+ZoTM8cd1FKF52s0bEZK7gCR/SV4S8I6b4B8KaZoWi&#10;2Vvpuj6LaRWNjaQLtitYIkCRxoOyqqgAegr5m/4LZ/soab+2V/wS7+MHhG8tYrnULPQLjXtGdly9&#10;vqFlG1zAyHsWMZjJ/uysOhxQB4h/wRU/4OI/h/8A8FWn/wCEL1zTYfh78YbSBp20RrnzbLW40GXl&#10;sZWAYlQCzQuN6ryDIoZl/Riv4K/hD8WvEPwI+KXh/wAaeE9UuNG8S+F9Qh1PTb2BtslvPE4dGHqM&#10;jBB4IJByDiv7fP2Ev2n7X9tL9jb4a/FS0hW2XxxoFtqc1upyttcMgE8QPcJMsiZ/2aAP5xP+CvH/&#10;AAXK/av/AGfP+Cmvxr8E+DfjR4i0Hwt4b8UXFjpmnw2lm0dpCuNqKXhLYHuSa0P2ff8AgvL+3t+0&#10;3+yndfDv4S6Z48+Inj631G51LxD410/w8uqX9hZSJElvZwJDD5UABSVi7q0jNJhNu3J+Pv8Agu9/&#10;ymH/AGh/+xyu/wD2Wv2z/wCDKQD/AId5/Extqhm+IMuSByf+JfZ0AfidqH/BYz9tD4SfEG6g1X48&#10;fGrSfEGlztHdadq+sXJNrKDyklrPlVI/usnHpX72XPxN+NHxt/4NZPiV42+PGqWuq+OPF/w+1TVo&#10;ZI9OjsZV06SP/RPOSMKhkeICUsqrxKoIyCT9Pf8ABS//AIIpfA//AIKkR6TfeO9DbTfFui3MEkPi&#10;PSQsGoT26Ope0nbGJoXUFQHyU3ZQqc5tf8FqNItfD/8AwRy/aBsLG3htLKy+H9/b28EShY4Y0g2q&#10;igcABQAB2AoA/i1r+8j9nX/k33wH/wBi7p//AKTR1/BvX94PwI1K30X9mrwbeXUiwWtp4ZsZppG+&#10;7Gi2qFmP0AJoA+av+Cwn/Ba/4a/8Eh/hnaza9FJ4q+IPiGF5NA8KWc6xTXSg7TcXEhB8i3DAjftZ&#10;mYEKrYYr/Pv8Yf8Ag4n/AG3f+Cg3xis/DPgXxVq/hW48RXgtNH8L/D+x+z3ErsflRZgGupGx1Jkx&#10;wThR0+T/APgpR+2lrn/BQL9tn4gfFPW7meZfEGqSDS4JHJXT9OjYpa26DOAEiC5x1Ys3ViT+03/B&#10;l9+wLo9r8N/HH7Rmt2MN1r15qD+FPDMkqBjYW8caPeTR+jStIkW4YIWJx0dhQBj/AAd/4Js/8Ffv&#10;A/hODxdafH9o9a8tZx4b8QeNX1ac8Z8t1nhmtN3GCPMxz96vgj/gup/wUF/aB/agHw/+F/7THw3t&#10;/AvxO+E0t+813DA1qmtwXYtwkvlZaI825/ewOYn3HaFxz/XbX4F/8HxdnCul/s43HkxfaGl1+My7&#10;BvKgaeQueuASTjpk0AfAf/BrP/ynF+Dv/XHW/wD0zXtf14V/If8A8Gs//KcX4O/9cdb/APTNe1/X&#10;hQAV/NL/AMHkP7AH/CnP2rvDPx40OxEWhfFO3Gm620SYWLV7WMBXbHQzWwTHqbaQ96/par5i/wCC&#10;x37CVv8A8FF/+Cd/xC+GqQRyeIJrL+1fDcjdYNVtsyW+D28whoWP9yZ6AP5O/wDgkJ+3Jc/8E7f+&#10;Chfw5+JnnSR6LY6gNP8AEMa9J9Luf3VyCO5VG8xR/fiT0r+1zTNTt9a023vLOeK6tLqJZ4JomDRy&#10;owBVlI4IIIII6g1/ApqOnXGjahcWl3BJb3VrI0M0MqlXidThlYHkEEEEdq/rR/4NcP29P+Gz/wDg&#10;mJoWgatem68YfB+RfCmpeY+6WW0RN1hMc84MGIsnq1s9AHt3/Bbv9vBf+Cdv/BNz4hePrO6W38UX&#10;lp/YPhgE/M2p3YaOJ1HcxL5k5HcQGvy3/wCDML9guS+vfiB+0p4itmmkZn8J+GZZ1LM7HbLf3Kkn&#10;k8wxBh6zDPWvL/8Ag7Q/a01j9sr/AIKD/D/9mPwIz6svguWC3ms7dg323X9RKLHGcdTFC0Kj+608&#10;oOOa/ev9gf8AZH0f9hL9jj4e/CfRPLe28G6RFaXFwi7ftt2fnubg8DmSd5H9t2O1AH5g/wDB2h/w&#10;Ug+N37AviL4Ew/B/4g6r4Hj8U22uPqq2cFvILwwNYCIt5sb42+bJjGPvHOe3zX/wbe/8Fhf2lv2y&#10;P+CpHh3wP8TPixrni3wneaJqlzNp11bWscckkVuWjYmOJW+VuetdJ/wfIf8AI1/s1/8AXp4j/wDQ&#10;9Mr5F/4NIv8AlM94V/7FzWf/AElNAH9Tnx2+OHhf9mr4OeJPH3jXVINE8K+E7CTUdSvZclYYkGTg&#10;DlmJwqqMlmZVAJIFfz4fFj/g4+/a4/4KqftSR/Cv9kPw3/whdnqcjrpyxW1tc61cW6ffubq5uN1v&#10;axgYJ2gbMhfMckZ++f8Ag70udct/+COWqrpDTLYS+LdITWtnQ2e6Qru/2ftItuvfFfz7/wDBGz/g&#10;qLqX/BJT9sKH4kW3h238V6TqWmS6FremtL5E01nLJFIzQy4ISVXhRhkFWAKnGdygH6kePf2Av+Cw&#10;3wg8NzeLNN+OF14w1CGPzpdG0zxYtzcDGchYLqBLdzj+FSSTwATitb/giR/wXe/bG/aH/wCCgeh/&#10;s8/FPwzoviadZbgeJLrVdGbRda8N29shaaWURBI8g7ECvCCzyINw3Zr9Gf2Hv+DgX9lv9vMWNj4c&#10;+Iln4Y8U3m1R4d8VBdJvzIf+WcZc+TM3oIZHPtX1FZfADwTp3xyvPibb+GNGh8falpKaFda9Hbhb&#10;26sVkEiwO4+8ocAjOSMAZwAKAPK/+Csnxc8R/AX/AIJq/G7xp4P1WfQ/FHhnwle6hpmoQqrSWk6R&#10;ko6hgVJB9QRX8sB/4OLv21iP+S/eKf8AwCsP/jFf09/8Fwf+UQ37RX/Yi6j/AOijX8V1AH94n7NX&#10;iW+8Z/s5/D/WNUuHvNT1bw3p15d3DgBp5pLWN3cgADJYk8ADmub/AG2/22/h7/wT5/Z61j4mfEzW&#10;P7K8P6TtijjiTzLrUrl8+XbW8eR5kr4OBkAAMzFVVmGr+yGf+MTfhf8A9ijpP/pHDX82f/B37+2t&#10;q3xv/wCCjkfwnhvZF8J/B/TbeFbRHPlzaldwpczzsOhYRyQRDj5RG2PvHIBb/ar/AODpr9qr9uv4&#10;wW3gz4C2DfDbTtevl0/RdK0KzTUvEOpu7bY1eeRGw7ccQIm3+82N1fQmi/8ABF3/AIKo+JPh0vi6&#10;8/ak1XS/FUkX2lfDk/xE1T7VGcZ8ppI0a2V+2A5T/aArF/4Mr/2KNH8Y+N/iZ8etasY7y/8ACbxe&#10;F/DjyJuW0nmjMt5MvpJ5TQRgjkLNIP4q/oaoA/l6+B//AAcl/tlf8Ex/2gNQ+Hvx+tZviBH4buxZ&#10;6zoPieGO21e0Awd0F7EuW3KQyvIJkdSCOCGr+hf/AIJ+/wDBQf4a/wDBSv8AZ40/4jfDPVWvNOnb&#10;7PqGn3IWO/0S6ABe2uYwTtcZBBBKupDKWUg1+Qf/AAevfse6WvhD4VfHfTbGODVhfP4N1ueNADdx&#10;PHJc2ZfuShiuVB9JAOwr4S/4Ncv27dW/ZD/4Kg+FfCsl9Ivg34ySp4W1azZ8RNcvn7DOB08xLgqg&#10;P9yeQd6AP6J/+C5nx68X/sw/8EpfjD488Ba5deG/F3h3T7SXTtSt0R5LVnv7aJiA6svKOw5B+9X8&#10;2/wN/wCDkv8Aax8K/GrwjqnjL41eL9c8I6brVnda3psNlYCTUbFJ0a4gU+SvLxhlHzDluo61/Q1/&#10;wcjf8oSvj5/2C7H/ANOdnX8e/g5Fl8X6UrKrK15CCCMgjeOtAH9EDftMf8FNv+Cz+mSeI/groek/&#10;s1/B3UMvpF9qdytrqGrQH7sn2h4nuHyOQ8EMUZzwzYzXxt+3jH/wU+/4JBzaf4s8dfGj4jat4Zur&#10;gW0PiCw8Tza7oyzNysU0dwp8tmwdvmxANghScED+onS4kh0u2jjVY444lVVUbVUADAA7CuN/aa/Z&#10;58O/tZfs9+MPhr4stI73w9400ubS7xGXcUDrhZF9Hjfa6nqGRSOQKAPxf/4Isf8AB2TffGr4naL8&#10;LP2l4dGsdQ16dLLSPG9hCLO3kuXIVIr+EfJHvYgCaPaikgMijLj92fav4HPHPhW4+H/jfWdCuiv2&#10;rRb6ewmI6F4pGRv1U1/Zb/wQp/ag1L9sH/gk/wDBnxtrd1Je68+jNpGpXEn+suZ7GeSzaVj3ZxAH&#10;J7lyaAPrWiiigAooooAKKKKACqPibwzp/jLw/eaVqtnb3+nX8TQXFtOm6OZCMEEVeoqZRjKLjJXT&#10;3RVOpKElODs1qmt0z8p/27P2Gr/9lzxKdW0hLi+8D6lLi2uG+d9OkPSCY/8AoLn73Q/MOfnuv3M8&#10;W+EtN8eeGr3R9YsoNR0vUojBc20y7klQ9Qf6EcggEV+U/wC2/wDsWal+yn4y+0Wnn3/gzVJT/Z16&#10;w3NbMcn7PMf74H3W6OBnqCB/NniFwC8tk8wwEf3Deq/kb/8AbX07bPof2H4TeKaziEcpzWVsSl7s&#10;n/y8S/8Ab11/mWq1ueF0UUV+UH7uFFFFABRRRQAUUUUAFFFFABWlpH/Hs3+9/QVm1paR/wAezf73&#10;9BWlPcxxHwn7lUUUV/dB/mSFFFFABXgP/BUr9jq3/b3/AGAPih8LJIopL/xFo0j6Q7rkQ6jBie0f&#10;2/fxxgkfwlh3r36l+6aAP4D9U0240bVLizvIZLe6s5WgnikG14nUlWUjsQQRj2r7k/bv/wCCs2u/&#10;t0f8E6v2X/gLD/aV1qnw0tprbXl2s51W7jc2elhP75Sz4PUl5m9Odf8A4OZv2Jf+GMv+CrfjaSwt&#10;Ps3hj4mBfGekbU2xg3TN9qjGOPluknOOyunqM2v+DYv9h3/htD/gqh4SutSsvtXhT4WqfGOrb03R&#10;PJAyiziOeCWuWibaeqxP6GgD+mT/AIJRfsXW/wDwT9/4J9/DP4XLDHHqmh6Sk+tOgH7/AFKfM922&#10;e4ErsoP91VHav5u/+Dqv9h//AIZL/wCCpGteJtNtPs/hn4xWw8VWZVQI0vCfLvoxj+Lzh5x9BcrX&#10;9ZVfl7/wdnfsQ/8ADUf/AATIuvG+m2vn+JPgte/8JDEyrl205wIr5P8AdCeXMfa2oA/DL/gi9/wV&#10;51D/AIJb6Z8dbaOS8aP4heCbi20ZYssttr8WRY3DDoFUTT7j/u+lfen/AAZafsXSeKvin8TP2gtZ&#10;t2mh0GAeFNCnlyd93PtnvJQT1ZIhCmfS4avwlihad1VFZnYgKqjJYnpiv7UP+CLH7Fa/sDf8E0vh&#10;d8P7i1W219dMXWPEHHzHUrz9/OrHuYy4iB/uwrQB+aH/AAfCaNfTfBr9n3UI1kOm2utazbzMF+RZ&#10;ZILVowT6lYpcf7pr8kv+CDt/Dp3/AAWI/Z4kuHWONvGFrECR1dwyIPxZgPxr+oT/AILk/wDBONv+&#10;Cnn/AAT38UeAdLW3Xxnpcia/4VkmYIv9o26vtiZj91Zo3lhJOADKGP3a/kF+HvinxV+xr+07oeuT&#10;adeaL4y+GfiOC+ksLxGt5rW8s7hXMMinDKQ8e1h9aAP7t6439o2+t9M/Z48eXN0VW1t/DuoSzFug&#10;RbaQtnPHQVl/sj/tUeD/ANtj9nXwr8TfAupQ6n4d8VWSXURRw0lpIR+8t5R/DLE+5HU8hlPtXx//&#10;AMHKn/BQfQ/2I/8Agml400IapBH47+LGnz+FtA09ZB9oeO4Xy7u529RHFAz/ADYxveNerUAfyHKN&#10;zV/Yf/wbVaLeaH/wRM+Bsd8rJJNY39zGGOT5UmpXbxn6FGBHsa/lc/4J9/sKeNP+Ci/7VHhn4X+C&#10;LOSS81idW1C+MZa30WyUjz7yYjokangE5ZiqDLMAf7YPgR8GdF/Z0+CXhLwD4bh+z6D4M0i10awj&#10;I+YQwRLGhPqxC5J7kk0Afxzf8F3f+Uw37RH/AGOV3/7LX7Z/8GUX/KPH4mf9lBl/9N9lX4mf8F3f&#10;+Uw37RH/AGOV3/7LX7Z/8GUX/KPH4mf9lBl/9N9lQB+yNfLP/Bb/AP5REftGf9iLqX/oo19TV8s/&#10;8Fv/APlER+0Z/wBiLqX/AKKNAH8Vtf3Fa9ZX2pf8E3b6303P9pXHw1eO0wM/vTpZCcf72K/h1r+8&#10;f9ndQ/7PXgVWCsreHbAEHuPs0dAH8HGK/rW/4NOL+xvP+CKPgGO12+fa6zrUV5g5PmnUJnGffy3i&#10;/DFfgL/wXm/4Jd69/wAEy/25vEmnR6bcL8N/Gl5PrXg7UVQ+RJayOXa0LYwJbdm8sr1KiN+jivvX&#10;/gz4/wCCp3hv4N6p4k/Zx8daxb6ND4u1Ma34Pu7yYRwS3zxrFcWO48K8qxxPGCQGZZF5ZkBAP6J6&#10;/A//AIPjP+Rf/Zv/AOvjxB/6Dp9fvjz71/Or/wAHqX7TPgP4n/EP4O+APDvijS9a8W+A21ebxDYW&#10;combSPtAsxDHMy5VZW8lz5ed6gAkAMuQD44/4NZ/+U4vwd/6463/AOma9r+vCv5D/wDg1n/5Ti/B&#10;3/rjrf8A6Zr2v68KACiiigD+S/8A4Ol/+Cf4/Yt/4KX6v4k0ex+y+DfjIkninTvLTbFDes+L+AY4&#10;yJiJcDotygriP+Dfz/gq9b/8Epv2r/EOva+t1c+CfFnhu8sdUtYQWMl3BE89gwA7mdfJz/Cty57V&#10;+/P/AAc3/sAf8Nyf8EyPEWoaTYm68afCdm8W6N5abpZoYkIvbcY5O+33OFGcvDHX8i8cfmttXczN&#10;woA5JoA/Z7/g1r/Zg13/AIKDf8FRvHf7TXxCV9Vi8D3VxrclzMpZLvX9QaQx4yekMZmkA52N5PTi&#10;v6WK+Of+CDP7Aq/8E7f+CaXgPwjfWa2vi7xBD/wk3ic7cSf2hdqrGJuOsMQig+sRPevsagD+fP8A&#10;4PkP+Rr/AGa/+vTxH/6HplfIv/BpF/yme8K/9i5rP/pKa+uv+D5D/ka/2a/+vTxH/wCh6ZXyL/wa&#10;Rf8AKZ7wr/2Lms/+kpoA/qU/aJ/Z+8KftVfA7xP8OvHGlprHhTxdYPp+o2rHaXRsEMrDlZEYK6sO&#10;VZVI5Ar+ZX/gpF/waafHn9lbxBqWs/CK2k+NHgFXaW3WwCp4gsY+yTWnHnMOBut9xbGfLToP6Av+&#10;CuH/AAUm0b/glb+xnq3xS1LT4td1JL610zRtGe4+znVbqaTmMPgldsKzSE4PEfuK7T9hH9v34Zf8&#10;FGfgRp/j74Y+ILfVtPuEVb6xdlW/0W4Iy1tdRZJjkXn/AGWA3KWUgkA/iB8X+DdX+HniO80bX9J1&#10;LQ9YsHMV1Y6hbPbXVs46q8bgMp9iAa/U7/g3v/4OBfiN+yf+0F4N+EfxJ8R6h4s+Dfiq/h0WFdTm&#10;a4ufCksziOGa3lbLi3DsoeEkqqksgUghv2w/4OAf2HPg9+05/wAE6vil4o+IWkaNY+IPAPhm91nQ&#10;vE5iSK/066giZ4YRNwzRyyBIzESVbzBgbgpH8o37CXwR1r9pD9sz4X+BvD1vJdat4k8T2FpEqDJj&#10;Xz1aSU+ixxq7segVCe1AH9fv/Bbi0ku/+CRf7RiRruZfAepuRnssDMT+ABr+Kmv7xP2lvgvZ/tIf&#10;s7+O/h7fyLHZ+N9AvtClkYbhEtzbvDux3278/hX8Nfx6+Bvib9mb4zeJvAPjLTZtI8T+E9Ql03Ub&#10;SVSDHKhxkf3kYYZWHDKysMgg0Af3C/shn/jE34X/APYo6T/6Rw1/Ll/wddfs86t8F/8AgsL4z8QX&#10;kM39k/ErT9P1/TLhl+SVVtY7SVAemUlt2yOoDKe4r+h7/giT+2v4X/bl/wCCbvwx1/QdTtbrVvD+&#10;hWWgeI7FJAZ9M1G1gSGVJE4Kh9nmISMMjqRVX/gsn/wSJ8H/APBXX9mtfDGrXS+H/Gvhx5Lzwp4i&#10;WLzDptwygPFKo5e3l2qHUHIKow5UAgHwX/wZKfFbTtV/Y++MXglZIRq+h+L4daliyA5t7uzjiRsd&#10;SN9nIM/QV+2FfzMf8Ea/2N/2vv8AgkT/AMFm/DHg+4+F+rX2l+MFl0jxDcwszaBqWjhg8l9FegeU&#10;GgISVVbEmT5RRTLiv6Xte16x8LaLdalql9a6bp1hE09zd3UywwW8ajLO7sQqqACSSQABQB+U3/B5&#10;RrNpp/8AwSb0e1nkRbm/+IGmpbIR8zstreu2PooP+TX89/8AwSV8Gah4/wD+Cn37Pul6XG0t5J8Q&#10;NFmAX+COK8ilkf6LGjsfYV9n/wDB0N/wWJ8O/wDBRz49+H/h/wDDTUV1X4Y/C952Gqx/6nX9Tlwk&#10;k8XGWgjRdkbfxlpWGVKk/Yf/AAal/wDBD3xJ8I/FEH7TfxY0W40S+kspIPAuiX0BjukSdNsmpSo3&#10;Me6JmSJSASsjuQAYyQD9Av8Ag5G/5QlfHz/sGWP/AKc7Ov4+PBX/ACOWk/8AX7D/AOhiv7Bv+DkT&#10;/lCR8fP+wXY/+nOzr+PnwV/yOWk/9fsP/oYoA/vhsP8Ajyg/65r/ACFSp96orD/jyg/65r/IVKn3&#10;qAP4QP2ov+TmfiL/ANjPqX/pVLX9TH/Bpoc/8EVfA3J41zWse3+nS1/LP+1F/wAnM/EX/sZ9S/8A&#10;SqWv6l/+DTP/AJQq+Bv+w5rX/pdJQB+k9FFFABRRRQAUUUUAFFFFABWL8Rfh7o/xW8F6h4f16xj1&#10;DStTiMU8LjqOxB6qwOCCOQQCK2qKzqU4VIOnUScWrNPVNPdM0o1qlKpGrSbjKLTTWjTWzT6NH4//&#10;ALYX7JGsfsofEP7DN5t94d1JmfSdSK8TqOsb9hKncdxhhwcDyOv2y+NXwZ0H49/Du/8ADPiK1F1p&#10;98vysBiW2kH3ZY2/hdTyD9QcgkV+Rf7Sn7Oeu/sx/Ey48O60hliOZbC+VNsWoQZwJF9GHRl6qfUY&#10;J/l/j/geeT1vrWFTeHm9P7j/AJX5fyv5PXV/2t4VeJkOIMP9RxzSxUFr09ol9pea+0vmtG0uBooo&#10;r83P2IKKKKACiiigAooooAK0tI/49m/3v6Cs2tLSP+PZv97+grSnuY4j4T9yqKKK/ug/zJCiiigA&#10;ooooA/P/AP4L1f8ABEf/AIfE+A/AK6L4m0nwZ4v8C39wY9SvrJ7mO4sZ0HmwEIQ2fMjhZScgYf8A&#10;vZq5/wAEG/8AgizH/wAEd/hH42sdW8RaX4w8Y+N9UiuLvVbKze3jSzgj2wW4Dktw7zuTnBMg/uiv&#10;vSigArL8ceCtM+JPgjWPDmtWsd9o/iCxn02/tpBlbiCaNo5EPsysR+NalFAH4Q/svf8ABmzqHwX/&#10;AGwfB/jPxJ8VPDfibwH4X8RRavJoo0iZLrULeCXzYoHcvs+YqgfjBG72r94fm9qZRQAV8Of8FTP+&#10;Df74F/8ABU66fxDr9ne+C/iQsQiTxXoIRLi5CjCLdwsPLuVUAAFtsgACiRRxX3HRQB+CPwz/AODY&#10;X9sr9iDWNST9nz9q/R9B0nUZPMnj+06joouyOA0lvGlxCzBf4iSfSk07/g0L+M37T/xb/wCEs/aU&#10;/aaHiS9mIW6uNOS71jUJ4gTiNLi8MYiUZOAI2Vc8LX730UAeA/8ABPz/AIJl/B7/AIJl/C2Twv8A&#10;Cnwymmte7W1TV7t/tGq61IucPcTkAsBk4RQsa5O1Vyc+/UUUAfhD/wAFEf8Ag0r+KH7Z/wC3B8Tv&#10;ippPxW8A6NpnjrXZtWtrK7tLt57ZHxhXKrt3DHYkV98/8EE/+CUXib/gkX+zJ4s8C+KfFWg+LL3x&#10;D4lfXIrnSoZY4oozbQQ7GEgBLZiJ44wRX3LRQAV5D/wUC/Zv1D9sH9ij4ofC3SdRs9I1Lx54eutG&#10;tr27RmgtnmQqHcL8xUe3NevUUAfzdH/gyN+MOOPjR8Nc9v8AQb3/AOIr+ir4YeFJPAfw08O6HNNH&#10;cTaLpltYSSoCFkaKJULDPOCVzW3RQB5j+15+xr8Nv27vgpqHw/8Ail4XsfFHhu/PmCObKT2UwBCz&#10;wSrh4ZVycOhBwSDlSQfwu/a4/wCDKXxho/iK61D4F/FXQ9V0lnMkGleL45LO9thnhRdW6OkpHqY4&#10;ulf0P0UAfgP8HP8AggT/AMFJNd8OxeDfFX7WVx4O8CoggeK08bavqUghPBSOILHlQP4GlVa9K/aG&#10;/wCDOnwbd/si6P4R+GPjC3/4Wg+vR6pr/jbxYkskl/biCZGtoIYcrChlkR8Hcx2fNI2Bj9rqKAPx&#10;R/4JB/8ABrn8SP8Agm//AMFA/A/xi8QfE3wR4i0nwrHqCTWGn2t1HcT/AGixuLZdpdQvDTBjk9Aa&#10;/a6iigAooooAbc20d7byQzRxzQzKUkjdQyupGCCDwQR2r8RPhH/waDR/Dn/gpZYfEq68a+Gb34M6&#10;P4tfxFZ+Fvsk/wBvNsshntrJ2wIyiSeWjHPzRoeMtgft7RQA/wCb2plFFAH5p/8ABwT/AMEOPGX/&#10;AAWM1n4VXPhPxt4Z8Ir8P4dUiul1aCeU3Ru2tCuzywcbfs7Zz/eHvXiv/BF3/g2X+In/AATB/bv0&#10;X4teIviT4L8S6Xpml39g9jptrcx3DtcQmNWBkULgE5NfstRQB8p/8FY/+CRPw+/4K7fCPRfDPjjW&#10;fFHh+78L3E15o2oaPdBRbTSoqMZYHBjmXCgcgMAWCuu5s/jzf/8ABp5+1x+xr8SG8S/s9fHLQHuY&#10;8xxX1nql74Z1R4+u11QSRsvTgykE9q/oyooA/nb+K/8AwQf/AOCmf7eFhZ+F/jR8aNFuvCcMqSPb&#10;6t4tmuLPcn3ZDbW0JWWRexcZz371+j3/AARm/wCDen4a/wDBJmebxbPqk3xC+LF9bNay+Ibm2Fvb&#10;6ZC/34bKDLeXu6NIzM7AYGxSyn9BqKACvjH/AIKkf8EKfgb/AMFWIY9U8YaffeGvH1nALe08W6EU&#10;hv8Ay1+7FcKylLiMdg43KMhXTJz9nUUAfz26d/wamftZfsQfEifxR+zb+0RoNteL8i3Aub3w7e3M&#10;eSRHKkazwyL6q7FSe1e0eG/Av/BaL4eRw2f/AAk3wv8AFkMIwJ7xtHYvj+83kxOc1+1VFAH46roP&#10;/BZrxhF5B1r4H+FeSPPKafIe3PEU38q4nx7/AMG7X7av7fphh/aY/a8tZtBZ1kk0bRYri+tR3/49&#10;gtpbBhgYba1fuBRQB+f/APwT7/4Nq/2Zf2BNasfEUPh+8+JHjawZZYNb8Wul2LOQfxwWyqsEZB5V&#10;ijSKej1+gFFFAHgH/BU39j3Vv2+/2BPiP8IND1fT9B1bxrZ29vb398jvb25iu4JyXCAtgiIjgdSK&#10;/ETQv+DJ/wCL+ka5ZXbfGb4bOtrOkpUWN7khWBP8PtX9HVFADbaLyLaONudihc+uBT1bBpKKAP52&#10;/i5/wZg/Fz4j/FfxR4hg+MXw5t7fXtXu9Riiksr0vEk0zyKpwuMgMAccZr9fP+CMv/BP/XP+CZP7&#10;Bfh/4R+Ite0nxLqmj6hf3kl9p0ckdvItxcPKoAkAbIDYPHWvqiigAooooAKKKKACiiigAooooAKK&#10;KKACvOP2ov2adE/ai+GNxoOrKsN3FmbTb9VzJYT4wGHqp6MvRh6HBHo9Fc2MwdHF0JYbERUoSVmn&#10;1X9fcdmX5hiMDiYYvCycakGmmt01/Wq2a0Z+IvxX+FWufBPx/qPhnxDataappr7XA5jmQ/dkQ/xI&#10;w5B/kQQOdr9Zv26f2N7P9qr4feZZrBa+MNGRm0u6b5RMOpt5D/cbsf4W59Qfyj13Qr3wvrd5pupW&#10;s1jqGnzNb3NvMu2SCRThlYeoNfybxpwjWyLGcmrpS1hLy7P+8vxWq7L+7PDnj7D8S5f7R2jXhZVI&#10;+f8AMv7sunZ6PZN1aKKK+OP0QKKKKACiiigArS0j/j2b/e/oKza0tI/49m/3v6CtKe5jiPhP3Koo&#10;or+6D/MkKKKKACiiigAooooAKKKKACiiigAooooAKKKKACiiigAooooAKKKKACiiigAooooAKKKK&#10;ACiiigAooooAKKKKACiiigAooooAKKKKACiiigAooooAKKKKACiiigAooooAKKKKACiiigAooooA&#10;KKKKACiiigAooooAKKKKACiiigAooooAK+Rf+Cl37D//AAtnQpvHvhW03eKNLhzqFrEvOq26D7wH&#10;eZB0/vKNvUKK+uqD1rx89yTDZtg5YLFLSWz6p9GvNfjs9Ge/wzxHjMjzCGY4J2lHddJR6xfk/wAN&#10;GtUmfhErblzS19if8FOf2Jv+Fca1cfETwvabfD+pTZ1e0hX5dOuGP+uUDpFITz2Vz6MMfHdfyHnu&#10;SYnKcZPBYpax2fSS6NeT/B3W6P784X4lwee5dDMcE/dluusZLeL81+Ks1o0FFFFeOfQhRRRQAVpa&#10;R/x7N/vf0FZtaWkf8ezf739BWlPcxxHwn7lUUUV/dB/mSFFFFABRRRQAUUV5b8XP20fhn8CfFx0H&#10;xV4mXS9WWFLg24sLq4Ko2dpLRRsoJweCc4wcciuLH5lhMDT9tjasacb2vOSir9rtpX0enkd2X5Xj&#10;cfV9hgaMqs7X5YRcnZbu0U3bzPUqKzfCHi7TfH3hbT9a0e6jvtL1S3S6tZ0BAljYZBwQCDzyCAQe&#10;CARitKuuMlJc0djkqU505unUTTTs09Gmt010aCiquua7Y+GdIuNQ1K8tdPsLRDJPc3MqwwwqOrM7&#10;EBQPUmvJ7n9vz4S276t5fiqS9h0IgX9zY6Te3lrbAtsVmmihaPazcBg21ieCa8/HZxgMHJRxleFN&#10;tNpSlGN0tW1drRJO76WPQy/JcxxycsDQnUSsnyQlKzeivZO120l6nsVFcr8J/jj4R+OehtqHhLX9&#10;P1y3jCmVYHxNb7iwXzYmxJGTsbAdQSASMiuqrtoV6damqtGSlF6pp3TXk1ozkxWFr4arKhiYOE46&#10;OMk00+zT1QUVS8Ra/B4X0W4v7mO9kgtwGdbSzmvJjkgfLFCrSN16Kp456A145rX/AAUb+DnhvVrj&#10;T9R8V3VhfWchintrnQtRimgccFWVoAVI9CM1wZhnmXYGSjjsRCk3tzzjG/pdo7styHM8xTeX4apV&#10;tvyQlK3ryp2PcKK5H4NfHfwp+0D4buNX8I6r/a+n2twbSWX7NNb7ZQqsV2yorH5WU5AxzXXV3YfE&#10;Uq9ONahJSjJXTTTTXdNaNHDisHXwtaWHxMHCcdHGSaafZp2a+YUUUVsc4UUUUAFFFFABRRVfV9Xt&#10;fD+lXN9fXVvZWNnE09xcTyCOKCNQSzsxwFUAEkngAVMpxjFyk7JbsqMXJqMVdssUV5P8Nf25PhT8&#10;XfGEOg6B4wtLrVrjPkwS2txa+eQQNqNLGqsxzwqkk8kA4NesVy4HMsJjaXtsFVjUhe14yUlftdNq&#10;53ZjlOOy+oqOPozpSavacXF272kk7eYUUUV2HnhRRWfD4s0u48SzaLHqWnyaxbwC5lsFuENzHETg&#10;SNHncFJ43EYzUynGLSk99F5vfT5JsuNOcr8qbsrvyXd+RoUUUVRAUUUUAFFFFABRRRQAUUUUAFFF&#10;FABRRRQAUUUUAFFFFABRRRQAUUUUAFFFFABRRRQAUUUUAFFFFABRRRQAUUUUAFFFFABRRRQBU1/Q&#10;bPxPol3puoWsN5Y30LQXEEq7kmRhhlI7givyV/bd/ZKvP2VPik1vCs1x4V1hmm0e7cZwo5aBz/z0&#10;TI/3lweucfrrXE/tDfAjR/2j/hZqHhfWl2x3S77a5UAyWU652Sp7g9R3BI6E18TxzwjDPMFaGlaF&#10;3B/nF+T/AAdn3v8ApHhpx5V4azLmqXeHqWVSP5TS7x/FXXZr8WaK6L4tfCvWfgn8RNU8L69b/Z9T&#10;0uXY+M7JkPKSoe6OuCD7+oIrna/k2tRnSqOlVVpRbTT3TW6Z/d2HxFKvSjXoyUoySaa1TTV015NB&#10;RRRWZsFaWkf8ezf739BWbWlpH/Hs3+9/QVpT3McR8J+5VFFFf3Qf5khRRRQAUUUUANllWCJpJGVU&#10;QFmYnAUDqa/Fj9pv4rt8bvj34p8Tb2eDUr5/sue1un7uEf8AftV/HNfqb+274u1Dw/8AADUNL0Xz&#10;P7f8YXEPhzTQmdwlum8tjkcjbH5hz2IFfnV+3/8AsyWv7MXxph0/SYZU0DVLCG5smdy5LKojmBJJ&#10;OfMUvjsJABxiv5x8dqmKxFKnGkv3NFrnf9+onyr/ALdjHV/9PI2vd2/pz6O9LB4bF1K2Idq1dSjT&#10;X92nyyn97lG3fkl2Prf/AIJB/Gn/AITP4Iah4Rup9994Tui1up6/ZJssv1xIJfoGUelfXVfkZ/wT&#10;u+NLfBf9qTQZppTHpuvP/Y96N21dsxARj2+WURt9Aema/WPxX4ZtfGnhjUNHvhK1jqlvJaXCxyGN&#10;njdSrgMuCuVJGQQRngg81+geFfEM8z4bp296rRTptN2u4r3LuzaTi4puz1vvsfD+NnDMcr4onWXu&#10;0sRaomlezbtPTS75rytdfEtT8zf+CrHxw1zxp+0ZqHg+W8ZPDvhXyBbWcTnypZ3gWRpnH8Ug80oM&#10;/dUEDBZs3v2X/wBmHxJ+0h+xFr+neE9Us9OvpPFQkv4bmV4YtThhtUMcTMinO2STcFYbd2CSCoNe&#10;P/to/DrRvhN+074s8O+H7P8As/R9NniS2t/NeXyw0Ebn5nZmPzMTyT1r6a/4JZ/steAvi98LrzxR&#10;4k8Px6prej+IClpO91OixrHFBIgMauI2AZicMpznByOK/C+GsJiM94rxuHxiU3UVRSvUlHlSnG/L&#10;JQk3ypWinGKcdHZaH79nWIwmQ8B4LFYKThGCozi1SjJyk0pJyg6kUnJu8nztxeqbaTOq/wCCcX7B&#10;/jj4AfESfxf4sms9I86wlsV0qG5E87lnU5lZCY9o2BgFZiSRnaRivtCvyj/b9/a78U/GT4veI/Da&#10;6leWPhHRb6bTodMgkMcN15MgBlmA/wBaxeMMofITjAB3E6H7c3hhf2WPjR4Nm8CTT+FbqTwpZvJL&#10;pcrW7vKGkjdyykFi4Rd2fvEEnOTX3uSeImWZHl1XD5VhpTwuGnGDlKfvydT2j5lHlta8HpeO60Wp&#10;+c574b5txNj8Njc6xUKeJxUJOEIU24RjBRkoylzp39/XSVu70P1Mr8h/+Ci3/J6Pjr/r5g/9Joa9&#10;C+A/7F3j79p260T4qaD4p0vS5Li7jkurq8vLmTUYrqBgk06nYwcuVMgBdQC+z5QAa89/4KLf8no+&#10;Ov8Ar5g/9Joa8DxR4gxeb5DQxOJwroR9onBuXMpxcG1JO0XZruuq13t73hLwrg8i4oq4bD4xV6ns&#10;ZqpFRcXTlGpTTi9ZJ63s0+j0ta/19/wRr/5Nw1//ALGKX/0nt6+uq/Of/gn/APss6R8fv2YfHE3i&#10;C/1qe0W7mhsNPj1GaGztLpLZWF4YlYI8o3qAXDDC4IOePlr4UfGXxP8ABDxRHrHhfWL3SLxSu/yZ&#10;CI7lQc7JU+7Imf4WBFfRZf4lS4dyrLcPjsLelUpxtOM7ystG+RxSvs0ufZ7p6Hi554V0+KeIM1rY&#10;HGctalNXhKm+W8o3S51O/Rpvk0e11qft7RXi3xq/aL1rwh+xI3xG0nT421m70Syv44QpmitHuRFl&#10;yOCyx+YTz/d54zX51fB343+Jfin+054VvPF0E3xNe41IwDStYJu7fFw22TyoT+7jxncFC7FKL8uF&#10;GPvOJvEbC5TmeHylU3OpV5XfVRSlLlT0UpN6PRR+Z+a8IeFGOzzB4rHyqxpwoOUWtJScoR5mkrxi&#10;lsuZyS1vrY/X6ivxn+LGu6j8Av2mvG0fgvU9S8Mrp+s3lnAdOunt2SBZziLKkEoNq/Kcg7RnNfpZ&#10;+x58R3/a1/ZS0u/8a6fpesTXTS2moRXFpHJbXrQykLI0RBTJwjEAYDAkADAGHBfiVS4gxFbAxoOn&#10;Xppys5Xi0mo/FyprVr7PXS9jTjbwprcP5fQzdYhVaFVxTfLyzjzR5l7vM09E/tLW3e69sor8R/j5&#10;oNr4V+OnjTS7GFbex03Xr61t4lHyxxpcSKqj6AAV9WfBf9njw74t/wCCZHiDxVrCXmrava2Gozaa&#10;91cvJHo4im37bZCdsW94gzlQGbcwJwcV89kfi9iM0qYmlSwSToU51Hero1BpNL91u21b8T6LPvBX&#10;C5VgsNjq2PbjXnTgkqOqdRNp/wAW2ltdfTXR/oZXAftSfCC6+PXwC8TeE7G8hsb7V7ZVt5pc+WJE&#10;kWRVfGSFYoFJAJAJODjB/J79nP8AaX8Vfs3eNrTUNA1K6jsjcI97pplP2XUE6FXT7u4rkB8blzkE&#10;V+h//BTb4d+H/E37KPiTxHcaPp0uuadDaGz1FrZPtduhuo/kWTG4KQ75XOPmPfmu7D+IGF4h4Zx2&#10;K+ru1OElUpudrxcZX5ZqL3SaXurVejfDm3hhiuF+JMuw7xSarVI+zqKF2pqUfipuVrJyi/id19x8&#10;u/s7f8EyvitY/Gvw/fa/pcPhvSdIvob+a9OpW8zsIpFbZGsTu29scFgAOcnoD+mdfh/8G/8Akr3h&#10;X/sMWn/o5K/U3/gob+0BrP7On7O82reH2jh1fUr2PTYLllDfZN6uzSBTwWCxkDPALA84wfA8LeIM&#10;qy7h3GY6lRnCnSleV5qpKTaVrWhTS6Jadbtn1XjNw9nOYZ7l2Br14VKlZOMOWm6cY+8rt3qVG73u&#10;9dEtFc9zor8pv2Kvjx8P9M+K+ual8aLJvFNxrkEcUOr6zbnV1tCgOfNSTex3BY1DhWZQoHCljX0f&#10;40+Gd94E+PnwlvPBXia81j4Qaxr8UkFhDf8A26x0u6RWULDJlsQMN21AxVXV+B8oH2WS+I0cywlL&#10;GUKKanOMJRjUvOnzzUIynFxVo63um+i2u18PnnhPLK8e8vxGIcXyOUZypWpzcYOcoQmpu8layUlG&#10;9m9PdUvbP2sP2yvC/wCyp4YkfUJo9Q8RXEO+w0aGQefPnIV3/wCecW4EFyOdrBQxGK+XP+CVvxH1&#10;b4u/tY+P/EmuXH2rVNY0kzzv0Ufv4gqqOyqoCqOyqB2rg/8Agqx8FfDPwe+LuiyeHdNOnv4gtZ9Q&#10;1BjczTG4naY5f94zbc5PC4HtWZ/wTI+AHhH9oX4reINN8YaT/a9jY6T9pgj+1TW+yTzo13ZidSeG&#10;IwTjmvzatxVnWO49oYKcYXoSmow55KF/Zyu3Pkcm7bPk8klds/UMl4PyLA+HuJzSnKd8RT9+o4Rc&#10;1FTS5Yw51G11e3tLvRt6JL9UKK+Z/wBsTxfN+wf+yXZ2fwx0xNHhOoixhl2tdLpyy+bK8pMpYsxY&#10;bQX3Absf3RXxz+xL4svPjL+1Jp9h400pviUmvWUum3EuuO9/Np0AUv50byFtmwjr1AZgpBbNfpWc&#10;+JFLAZvRyJUeavPlv7zUIyktEpcjlLWyvyJJO7tZpfk/D/hZVzXJ8Tn8K/Lh6XPy3ivaSUNW3HnU&#10;Y6dPaPW61Vm/1eor8SPh78Y/FXwL8TTXXhPxBquiSLOrSC3nKxXPlk7BLH9yUDJ+V1I5PHNfrR4E&#10;Ok/tX/szeHdS8WaHpWorrmmR3k1tPbLNFDOYyrPEHzsIJbaQdyg9ajgzxMo8RYatKhQcKtJc3K5e&#10;6072tNRv01vHta+tr4/8Ka3C3sa9bEKpQqS5eZRtJO19YOVn1t7/AE1sen0V+DdfbHxp/Z48O6Z/&#10;wTH0PxhMl5qXihrTTLhNSvbl55oI3fYttHuJEduiTMBGmFyqk5IBr57JfGKvmWFxWKpYFJYeHO71&#10;d1e1l+73/DfVaX+p4h8DcPlFbCUa+YOTxFSNKNqOzls3+9279eyfT9DKK/Jn9gP9p3xT8IPjh4Z0&#10;K11K7uPDWvalFYXWlyylrcee4TzUU8JIpIbK4LbcHg1+s1ff8E8ZYfiTAPG0YODi+WUW72dk9Hpd&#10;We9k99D868QuAMTwpjo4StUVSM1zRkla6Ts043dmvVqzWu9iiiivsT4AKKKKACiiigAooooAKKKK&#10;ACiiigAooooAKKKKACiiigAooooAKKKKACiiigAooooAKKKKACiiigAooooA+b/+Ci37Ha/tG/Dj&#10;+2tEts+MvDkTPahB82owdXtz79WT0bI6Ma/LNkMbsrKyspIZWGGUjggjsRX7uV+df/BVD9j7/hA/&#10;Eb/Ejw7a7dG1iYLrMES/LZ3LdJwOySHg9g/+9x+H+KnB/PF51g46r+Il1XSfy2l5WfRn9KeB/iB7&#10;Ka4cx8vdk/3TfR7uHo94+d11VvjeiiivwM/qgK0tI/49m/3v6Cs2tLSP+PZv97+grSnuY4j4T9yq&#10;KKK/ug/zJCiiigAoorL8ZTa1B4YvG8PW+l3WtbALWPUbl7e1LEgZd0R2wBk4C/MQBlc7hnUqckHN&#10;puyvZK707Lq/I0pU3OagrK7tq7LXu3ol5vY8P+JdnN8ff2ytJ8N2Osalotv8M9KfWLm7sY4JJFvr&#10;rbHCmJ45Y8rDvYZTPznHPI85/wCCm/7M+par+z+3iefxZ4j8T3fhOdZVi1C309BFBKypKVNvaxPn&#10;PlscsVwh4zgjrv2dvgd8bvgv8SPGviLV/wDhW/ieXxxMl1dour3lm8EsZYRhH+ySfulR2UIQSAEw&#10;wwQ3pn7QXh34gfEf4c614a0PR/BPla9pbWct3qes3P8Ao7yKVkAhS0O8KCdrGRSTglRjafynH5Qs&#10;04fxaxdKrGvWc5ctp/Fd+yVk+R8sYU4uW2iu43Vv2DC5vLJ89wH9n1qU6NBU1z3p6p2lW96SU4py&#10;nNJbtbJn41qxRgRwRyCO1fs1+yH8aV+Pv7PPhvxG8iyX01sLfUMfw3MXySfmRuHswr4b/wCHNXxP&#10;/wCg94D/APA27/8Akavev2Mv2XfjR+yJBqmnrN8PPEWg6o4uDZvq15ayQTgBfMST7I/BUAMpU52r&#10;gjBz8H4S5bn2QY+pDH4WpGhVjq7XtKOsXZXdrOSdle7T2R+peMmc8NcSZTD6hjacsRRleKcrXT0l&#10;G7slfR6tL3bHx3/wUW/5PR8df9fMH/pNDX19/wAEa/8Ak3DX/wDsYpf/AEnt68+/aF/4JlfFL4+/&#10;GbXvF8l94A0ttamWUWq6ndzCALGqAb/sq7jhRk4HPYV7J+xR+zD8Q/2Zfh/q3hPVG8I3Wn6xdTXR&#10;1Kw1W5+1WTPAsY2wtbKr/MinPmJjJ64ArTgTh/Nsv4pxOZYnDTVOaq8rtu5STiutr92rLqcfG/FG&#10;TY3gTD5PhsVCVeEaKlFSWnJFKVns7Weibv0ufJf7Wf7PkPxg/aF8a6l8IbfVvGVtYyNfeIFs7bdH&#10;Y3ckjB0hbO6cs4dtsanHOCwB29X+1R8H/iB+2b8ZPCg8O+B/FFjDYeG7Oyu7vWtNl0yCGYMzTZeZ&#10;VDBDKBhAWbYxUMMV4H4w0j4lfscePNS8PvqfiLwjfyFTI+m381rDqUalgkqOhXzY+WwexLAgMGAp&#10;/wDDVHxP/wCij+PP/Cgu/wD45X5nLO8qjGthcfQqU3VqKdWEOWKUoOpaMea8oxtN3Tu7rRpaH6th&#10;+H81lDC4jLMRSqxoU3GjUnzNtTjFOUuRqMvh92zWlr3d2/1o/Zd+BcP7OHwP0TwnHcLeTWCPJdXC&#10;rtWeeRi7kD+6C20d9qjPNfmP/wAFFv8Ak9Hx1/18wf8ApNDXqn7BX7f3j23+J2m+DfEGpS+LLDXG&#10;a0sW1S4bz7a6bcY91xseQxs5CNuD7QQVAClW6n9oX/gmV8Uvj78Zte8XyX3gDS21qZZRarqd3MIA&#10;saoBv+yruOFGTgc9hX6VxfiFxbw3hI8OYebVKfK4W+BRhZK97NWatZ3atdJ3S/K+EcHV4N4wxWK4&#10;pxMF7enKSqX0m51It2ja6fuu6tZbJ2av2n/BJD/k03xd/wBhm5/9JIK/OKv0+/ZQ/Zn+K37Lvwi1&#10;7wrHa/D/AFk6xcy3UV2ddu7c2zvCsfKfYn3gbAeq9x7187/8Oavif/0HvAf/AIG3f/yNXj8ZcKZz&#10;j8syzD4XCzlKjS5ZrlatLTTWye26uj3uDeNMhwGfZvjcVi6caeInTdN8yfMoqV3ZXatdbpH0l8S/&#10;2opv2Uf2C/h7rljZW9/rGoaNpdhYRXAYwK5s1cvJtIJUKjcAgkkc9a+T/wBjX43+Nvip+0Dp3hO1&#10;1rT/AApZ+LDNDqV1oHh7TNOvJIlikkIWaO2DBuDhskqTkc19ha3+x5rHxo/ZP0v4beNn0XR7vw3D&#10;aJpeqaRdy3ytJDGY/MeKSKHblCVKhmzuJyuBXhHwO/4Jf/Fv4IfF3RPFGm+IvACTaTc7w0kt3MPL&#10;YFHzGIU3fIzfLvXJ/iHWvruJsv4lxHEeDxdOFSWDjyXjB8rUdFVjJXi7vW99HHRO17fIcKZtwlh8&#10;mzKhiKlJYucqrjKaU07pulKLtKNk3ey1Ut1sfKn7TWjQ+Hv2ivHNjbtcPDa67eRI087zysBM/LyO&#10;SzsepZiSTySTX6B/8Ex/HmleEP2TvCNlqF01vdeINbvLGwQQvJ58wLyFcqCF+RHOWwOOtefftEf8&#10;EkNe8d+JF1zw74v06+1fVCZ9abWImtUnumJaSeLyUcKrk8RFflx99s4HbfsqfsI+NPgJZ2Ooa5rW&#10;ieJL/wAMT3Nx4f0KK6kttNgmuFjjluJLnyGkL+WHCr5TBTyCCxx4/h/wvn2RcQ169bCtQlFx5tHF&#10;RdSE5Ncru3yRaiopvnaurKVvX484v4bz7hOjgoYxOpDlfLqpSlGEope9FJJzablKy5Lu97I+B/2n&#10;f+TlPiF/2M2pf+lUlfbX7PX/ACiC8Q/9gnWP/Rk1ee/Ej/gk58UviL8RNe8QSat4AtZNe1G41FoV&#10;v7tlhM0rSFQfs3IG7Gfavavh9+zB8VvAf7IOp/ClbX4e3X9oW93bLqh128TykuGLNmH7EdxG5sHe&#10;O3HHPm8E8K5xgMRmNTF4WcVWw9WEPdbvKUouK0va6T1dkurR2cccXZJmGTZdhMJi6cp0a1GU1zJW&#10;jCLUnd2TtfZXb6Jn5kW//HxH/vCv1n/4KJf8mMeLv+vaz/8ASqCvktP+CNnxQR1b+3vAXynP/H7d&#10;/wDyNX1p+0Z8Lfih8ev2f77wWuk+AtLuNUjhjuLw+ILuZIvLlR8on2FSd2zuw25/iru4J4bzbAcP&#10;5tgcXhpxqV4WguVvmfLNWurpayW7W/kzl8SOK8lzXOcmxeAxVOcMPV5qj5kuWPNTd7OzekXtd6W6&#10;o/Ln4N/8le8K/wDYYtP/AEclfqZ+3b4k8K/8IX4d8I+MtNmutC8d6vHpUl7Dc+RLpEmN0dynyNkq&#10;wHBwME5yMqflTwp/wSJ+KXhTxTpuqR614Amk026iulRr67CuY3DAH/RuhxX1F+1P+y3r37XvhPwb&#10;puuNpPh6PTNXa71dLG/kuz9n2MuIJHt03SEEffRQuT97GD2cD8P51gOHsbgqmFftak4NQmlyzjzR&#10;U027xScW09eZK8lqrrm8RuKOH80z/LcZSxadGl7TmlCTUoSteEklaTakk1a6uknvZ/D37Tn/AATc&#10;8dfs8213q1rGnirwvahpHv7FCJrWNRktPDyyAAMSyl0AGSy5xWD+w7+0p4i+Afxt0OHT7y4k0PWr&#10;+Kz1LTWYtBcJK6oZAmcCVeCrjB+XBJUsD+i3hjwf8Yvh14Abw1Hf+CfHH2ax+y2OtarPc6XdKdrK&#10;PtECRXCzbflG4SIzBfm+Ylj41+yX/wAEo1+EnjnTPFXjbW7PV9R0ib7Ra6bp6P8AZUmU5jkeVwrP&#10;t+9sCKNwGSwyDz/8Q2xeD4hwuK4djUpwupT57JU0mrx5r++mtLJyT/mau114PxWwOKyHGYPiqpSr&#10;actNwTbrXTs3C37tppayULN7Jq784/4LSow+KngttrbW0qUA44JE3P8AMfnVP/gjD/yXPxV/2Av/&#10;AG4ir60/bL/Yq0f9r7QNNW41KbQ9a0dm+x38cPnqEcrvjkj3LuU7RghgVPPIJB+dv2df+CeXxw/Z&#10;j+Ii+JPDniD4btctbvaTwXdxeSQXMTYJV1WBW4ZVYbWByo5xkHuxHCub5fx4s7WHlUoSk3eFm0pQ&#10;cdU2mrN633S0ueTknGWSY3w8lw7UxMaWIUHG07pN87krOzTTWnk90lZv1X/go7+2g37PHg630DQo&#10;dJ1HX/ESTwTrdotxFYwbAGLxHhmbzBtVwVIByrDg/PP/AATx+IXiz49fFC+8G3OvL4b8NfYm1W+t&#10;/DWlWOiTXzRSRKqGa1gSRQdwDFGVioIDDNfQXx2/4JvR/Gb4VfZrjxIs3jpNRutXfWpLEQw3004U&#10;GJ4lYmOPbFCgILlBHnDZ215v+zF/wTi+L37PPxLbWbHxX4F05byym0+4uI1ub6SGOQA70haOJWdX&#10;VCNzgDHIYfKd82y3inEcV08XiqM5YVpLlhJcqi46xlaST9/4+ZuL11cbHHw7mXB2G4QxGBoVqaxn&#10;ve/Ug7uSb5ZwvFtJK3LZKSerSkfBepRLb6jcRqNqpIyqPQAmv1u/Y38eaVpv7OXwz8OzXTLrGqeG&#10;2vLa3ELt5kUO0SNvA2rgyIMMQTu4zXzb8Zf+CNuuXPjCS48D+JNHk0m4AdotbeSG4gfA3ANFE6uC&#10;2WzhMAgYONx9o/Zw/ZD8cfs+eGLbUrrVNB8YeMLPTW0PT7W5vJbHTNFsmleVhHIsDyTOz7CS0aHG&#10;V3YUE+R4b8MZ/kOLxNPFYZ8so8rlo1ZX+GzvJydkrJ2veVkme54qcW8N8S5Lh1hcWnOMuZQ1jLmc&#10;Wkm5K0Um7ybaTSai7tX/AC1r9Ev2gf8AlEB4f/7BOj/+jYa8j/4c1fE//oPeA/8AwNu//kavoTx/&#10;+zB8VvHX7IGm/Ck2vw9tfsFva2zaoNdvH81IGVlxD9iG0naoJ3nvxzx4/B/CWdYHLczw+Kws4yrU&#10;uWC5W7yu9NLpb7uyPc4+40yHMsZldXBYunKNDEQnP3krQW71tf0V35H5+/syf8nH+Af+xisP/SiO&#10;v2sr86vhx/wSc+KXw7+IOh+II9W8AXUmh6hBfrC1/dqspikV9pP2bjO3Ga/Qjw7PqNzotvJq1rZW&#10;OosD50FpdNdQxnJxtkaONm4wclF5OPc/pngzkuPyvL6+GzCjKnJz5ldbrlS323W17n5j48cQZZnO&#10;KwuIyuvGrGEZRfK9U27rTfbraxdooor9kPwEKKKKACiiigAooooAKKKKACiiigAooooAKKKKACii&#10;igAooooAKKKKACiiigAooooAKKKKACiiigAooooAKz/F3hPTvHfhm/0bVrWO+0zVIHtrmCQZWVGG&#10;CP8A6/Y81oUVM4RnFwmrp6NPqXTqSpyU4OzTumtGmuqPxt/av/Zt1D9lz4w3vh25Mlxpsn+k6VeM&#10;P+Pu2J+XJ/vr91h6jPQivNa/Xj9t79lu2/ak+Dlxp8Sxx+I9K3XejXDcbZscxMf7kgG0+h2ntX5G&#10;6lptxo2pXNneW8lreWcrQTwyrteGRSVZWHYggj8K/k3jzhSWS49qmv3NS7g+3ePrH8VZ73P7s8Lu&#10;Oo8R5WnWf+0UrRqLv2mvKXXtJNbWIa0tI/49m/3v6Cs2tLSP+PZv97+gr4unufo+I+E/cqiiiv7o&#10;P8yQooooAKKKKACiiigAooooAKDyKKKAPlf9m3w/4k/Y01bxTp/ivwVrniC38ReIGuY/F+g2o1Sa&#10;+SVS+bqGMm6VUIY5EbLvkcDqGf2XUv2mNCstPnmh0X4h3ssMbOlvD4J1dZJyBkIpe2VAx6DcyjJ5&#10;IHNeh0V85luSV8uwscDg6y9nBWjzQ5pRXa6cU7dG4tv7Tk9T6nNOIMPmmJeOx9B+1lbmcJ8sZWSV&#10;3GUZ2bS1UWo/yxitD5y039mbUPjN+1zY/FfxJoMfhOx8P28cOnaZK8E2oalMgbFzctCzxoF3gIod&#10;2/dLkqAAfo2iiu/Kcnw+X05woXvOUpybteU5bydklfZaJKy2PPzjPMTmTpKvZRpQUIRV7Riuiu23&#10;q22229eySRRRRXqHjBRRRQAUUUUAFFFFABRRRQAUUUUAFFFFABRRRQAUUUUAFFFFABRRRQAUUUUA&#10;FFFFABRRRQAUUUUAFFFFABRRRQAUUUUAFFFFABRRRQAUUUUAFFFFABRRRQAUUUUAFFFFABRRRQAU&#10;UUUAFFFFABRRRQAV8A/8FZP2Tf7I1EfFHQbb/Rbxlg1+KNeIpOFjueOzcIx9dp7mvv6qPivwvYeN&#10;/DV/o+qW0d5pupwPbXMDjKyxuCCPyNfO8U8PUs5y+eDqaPeL/lktn6dH5Nn1nBPFdfh7NaeYUdY7&#10;Tj/NB7r16rs0mfhjWlpH/Hs3+9/QV2X7U/7Pd/8Asy/GfUvDN15k1mp+06ZdMMfa7Vidjf7wwVb/&#10;AGlPqK43SP8Aj2b/AHv6Cv5BrYWrhcRPD11yzi2muzR/f2Gx9DHYSGMwsuaE0pRfdPVf8N0P3Koo&#10;or+4D/NUKKKKACiiigAooooAKKKKACiiigAooooAKKKKACiiigAooooAKKKKACiiigAooooAKKKK&#10;ACiiigAooooAKKKKACiiigAooooAKKKKACiiigAooooAKKKKACiiigAooooAKKKKACiiigAooooA&#10;KKKKACiiigAooooAKKKKACiiigAooooAKKKKACiiigAooooAKKKKAPAf+Chv7K4/aS+C8s2m24bx&#10;V4bD3emFR81yMfvLfP8Atgcf7ar71+WekKUt2VlZWVyCGGCDxwRX7lGvh/8Aaj/4Jhaz47+M2qa9&#10;4LuNKsdL1oi8uLa4bZ5NyxPm7AP4WID/AFdh2r8a8SuC62MqwzPLqblN+7OK3faXy2flbsf0N4O+&#10;I2Hy6hUyfNqqhSXvU5PZO/vR9H8S8+bufcFFFFfsp/PIUUUUAFFFFABRRRQAUUUUAFFFFABRRRQA&#10;UUUUAFFFFABRRRQAUUUUAFFFFABRRRQAUUUUAFFFFABRRRQAUUUUAFFFFABRRRQAUUUUAFFFFABR&#10;RRQAUUUUAFFFFABRRRQAUUUUAFFFFABRRRQAUUUUAFFFFABRRRQAUUUUAFFFFABRRRQAUUUUAFFF&#10;FABRRRQAUUUUAFBGaKKAP//ZUEsDBBQABgAIAAAAIQBg4Gvb4gAAAAsBAAAPAAAAZHJzL2Rvd25y&#10;ZXYueG1sTI9BTsMwEEX3SNzBmkpsUOukVG1IM6kqJIRE2RA4gBO7iZV4HGy3DZwedwXL0X/6/02x&#10;m8zAzsp5bQkhXSTAFDVWamoRPj+e5xkwHwRJMVhSCN/Kw668vSlELu2F3tW5Ci2LJeRzgdCFMOac&#10;+6ZTRviFHRXF7GidESGeruXSiUssNwNfJsmaG6EpLnRiVE+davrqZBAOR/PTv41TX33pw+vLvaj3&#10;WjrEu9m03wILagp/MFz1ozqU0am2J5KeDQibbLOMKMI8S9fArkSySh+B1QgPqxR4WfD/P5S/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RUUAEKAIAAEkEAAAOAAAA&#10;AAAAAAAAAAAAADwCAABkcnMvZTJvRG9jLnhtbFBLAQItAAoAAAAAAAAAIQAA9M9WAn4AAAJ+AAAV&#10;AAAAAAAAAAAAAAAAAJAEAABkcnMvbWVkaWEvaW1hZ2UxLmpwZWdQSwECLQAUAAYACAAAACEAYOBr&#10;2+IAAAALAQAADwAAAAAAAAAAAAAAAADFggAAZHJzL2Rvd25yZXYueG1sUEsBAi0AFAAGAAgAAAAh&#10;AFhgsxu6AAAAIgEAABkAAAAAAAAAAAAAAAAA1IMAAGRycy9fcmVscy9lMm9Eb2MueG1sLnJlbHNQ&#10;SwUGAAAAAAYABgB9AQAAxYQAAAAA&#10;" stroked="f">
                <v:fill r:id="rId9" o:title="world-vision-logo" recolor="t" rotate="t" type="frame"/>
                <w10:wrap anchorx="margin"/>
              </v:rect>
            </w:pict>
          </mc:Fallback>
        </mc:AlternateContent>
      </w:r>
    </w:p>
    <w:p w14:paraId="73130AAE" w14:textId="77777777" w:rsidR="00331D72" w:rsidRPr="002B57F4" w:rsidRDefault="00331D72" w:rsidP="00AB5448">
      <w:pPr>
        <w:jc w:val="lowKashida"/>
        <w:rPr>
          <w:rFonts w:asciiTheme="minorHAnsi" w:hAnsiTheme="minorHAnsi" w:cstheme="minorHAnsi"/>
          <w:i/>
          <w:color w:val="000000" w:themeColor="text1"/>
        </w:rPr>
      </w:pPr>
    </w:p>
    <w:p w14:paraId="3C8DB424" w14:textId="77777777" w:rsidR="00331D72" w:rsidRPr="002B57F4" w:rsidRDefault="00331D72" w:rsidP="00AB5448">
      <w:pPr>
        <w:jc w:val="lowKashida"/>
        <w:rPr>
          <w:rFonts w:asciiTheme="minorHAnsi" w:hAnsiTheme="minorHAnsi" w:cstheme="minorHAnsi"/>
          <w:i/>
          <w:color w:val="000000" w:themeColor="text1"/>
        </w:rPr>
      </w:pPr>
    </w:p>
    <w:p w14:paraId="23449788" w14:textId="77777777" w:rsidR="00DF392E" w:rsidRPr="002B57F4" w:rsidRDefault="00DF392E" w:rsidP="00AB5448">
      <w:pPr>
        <w:jc w:val="lowKashida"/>
        <w:rPr>
          <w:rFonts w:asciiTheme="minorHAnsi" w:hAnsiTheme="minorHAnsi" w:cstheme="minorHAnsi"/>
          <w:b/>
          <w:color w:val="000000" w:themeColor="text1"/>
        </w:rPr>
      </w:pPr>
    </w:p>
    <w:p w14:paraId="1975F6B4" w14:textId="77777777" w:rsidR="006738B7" w:rsidRPr="002B57F4" w:rsidRDefault="006738B7" w:rsidP="00AB5448">
      <w:pPr>
        <w:jc w:val="lowKashida"/>
        <w:rPr>
          <w:rFonts w:asciiTheme="minorHAnsi" w:hAnsiTheme="minorHAnsi" w:cstheme="minorHAnsi"/>
          <w:b/>
          <w:color w:val="000000" w:themeColor="text1"/>
        </w:rPr>
      </w:pPr>
    </w:p>
    <w:p w14:paraId="5D861701" w14:textId="77777777" w:rsidR="003E5B98" w:rsidRPr="002B57F4" w:rsidRDefault="003E5B98" w:rsidP="00AB5448">
      <w:pPr>
        <w:jc w:val="center"/>
        <w:rPr>
          <w:rFonts w:asciiTheme="minorHAnsi" w:hAnsiTheme="minorHAnsi" w:cstheme="minorHAnsi"/>
          <w:b/>
          <w:color w:val="000000" w:themeColor="text1"/>
          <w:sz w:val="52"/>
          <w:szCs w:val="52"/>
        </w:rPr>
      </w:pPr>
    </w:p>
    <w:p w14:paraId="7C2D635E" w14:textId="77777777" w:rsidR="00AF62BA" w:rsidRPr="002B57F4" w:rsidRDefault="00AF62BA" w:rsidP="00AB5448">
      <w:pPr>
        <w:jc w:val="center"/>
        <w:rPr>
          <w:rFonts w:asciiTheme="minorHAnsi" w:hAnsiTheme="minorHAnsi" w:cstheme="minorHAnsi"/>
          <w:b/>
          <w:bCs/>
          <w:color w:val="000000" w:themeColor="text1"/>
          <w:sz w:val="44"/>
          <w:szCs w:val="44"/>
        </w:rPr>
      </w:pPr>
      <w:r w:rsidRPr="002B57F4">
        <w:rPr>
          <w:rFonts w:asciiTheme="minorHAnsi" w:hAnsiTheme="minorHAnsi" w:cstheme="minorHAnsi"/>
          <w:b/>
          <w:bCs/>
          <w:color w:val="000000" w:themeColor="text1"/>
          <w:sz w:val="44"/>
          <w:szCs w:val="44"/>
        </w:rPr>
        <w:t>Invitation to Bid (ITB)</w:t>
      </w:r>
    </w:p>
    <w:p w14:paraId="7449FD77" w14:textId="77777777" w:rsidR="00AF62BA" w:rsidRPr="002B57F4" w:rsidRDefault="00AF62BA" w:rsidP="00AB5448">
      <w:pPr>
        <w:jc w:val="center"/>
        <w:rPr>
          <w:rFonts w:asciiTheme="minorHAnsi" w:hAnsiTheme="minorHAnsi" w:cstheme="minorHAnsi"/>
          <w:b/>
          <w:bCs/>
          <w:color w:val="000000" w:themeColor="text1"/>
          <w:sz w:val="44"/>
          <w:szCs w:val="44"/>
        </w:rPr>
      </w:pPr>
    </w:p>
    <w:p w14:paraId="558DA2DC" w14:textId="77777777" w:rsidR="006738B7" w:rsidRPr="002B57F4" w:rsidRDefault="006738B7" w:rsidP="00AB5448">
      <w:pPr>
        <w:jc w:val="center"/>
        <w:rPr>
          <w:rFonts w:asciiTheme="minorHAnsi" w:hAnsiTheme="minorHAnsi" w:cstheme="minorHAnsi"/>
          <w:b/>
          <w:bCs/>
          <w:color w:val="000000" w:themeColor="text1"/>
          <w:sz w:val="44"/>
          <w:szCs w:val="44"/>
        </w:rPr>
      </w:pPr>
    </w:p>
    <w:p w14:paraId="35ADA9AA" w14:textId="77171833" w:rsidR="0079367D" w:rsidRPr="002B57F4" w:rsidRDefault="00AF62BA" w:rsidP="00AB5448">
      <w:pPr>
        <w:pStyle w:val="Heading1"/>
        <w:shd w:val="clear" w:color="auto" w:fill="FFFFFF"/>
        <w:spacing w:after="0" w:line="570" w:lineRule="atLeast"/>
        <w:jc w:val="center"/>
        <w:textAlignment w:val="baseline"/>
        <w:rPr>
          <w:rFonts w:asciiTheme="minorHAnsi" w:hAnsiTheme="minorHAnsi" w:cstheme="minorHAnsi"/>
          <w:b/>
          <w:bCs/>
          <w:color w:val="000000" w:themeColor="text1"/>
          <w:sz w:val="44"/>
          <w:szCs w:val="44"/>
        </w:rPr>
      </w:pPr>
      <w:bookmarkStart w:id="1" w:name="_Hlk120536395"/>
      <w:r w:rsidRPr="002B57F4">
        <w:rPr>
          <w:rFonts w:asciiTheme="minorHAnsi" w:hAnsiTheme="minorHAnsi" w:cstheme="minorHAnsi"/>
          <w:b/>
          <w:bCs/>
          <w:color w:val="000000" w:themeColor="text1"/>
          <w:sz w:val="44"/>
          <w:szCs w:val="44"/>
        </w:rPr>
        <w:t xml:space="preserve">ITR Ref. No: </w:t>
      </w:r>
      <w:r w:rsidR="00F44E28" w:rsidRPr="00F44E28">
        <w:rPr>
          <w:rFonts w:asciiTheme="minorHAnsi" w:hAnsiTheme="minorHAnsi" w:cstheme="minorHAnsi"/>
          <w:b/>
          <w:bCs/>
          <w:color w:val="000000" w:themeColor="text1"/>
          <w:sz w:val="44"/>
          <w:szCs w:val="44"/>
        </w:rPr>
        <w:t>3320260</w:t>
      </w:r>
    </w:p>
    <w:p w14:paraId="6252AD22" w14:textId="77777777" w:rsidR="003845D1" w:rsidRPr="002B57F4" w:rsidRDefault="003845D1" w:rsidP="00AB5448">
      <w:pPr>
        <w:jc w:val="center"/>
        <w:rPr>
          <w:rFonts w:asciiTheme="minorHAnsi" w:hAnsiTheme="minorHAnsi" w:cstheme="minorHAnsi"/>
          <w:b/>
          <w:bCs/>
          <w:color w:val="000000" w:themeColor="text1"/>
          <w:sz w:val="28"/>
          <w:szCs w:val="28"/>
        </w:rPr>
      </w:pPr>
    </w:p>
    <w:p w14:paraId="18C8CB0B" w14:textId="77777777" w:rsidR="006738B7" w:rsidRPr="002B57F4" w:rsidRDefault="006738B7" w:rsidP="00AB5448">
      <w:pPr>
        <w:jc w:val="center"/>
        <w:rPr>
          <w:rFonts w:asciiTheme="minorHAnsi" w:hAnsiTheme="minorHAnsi" w:cstheme="minorHAnsi"/>
          <w:b/>
          <w:bCs/>
          <w:color w:val="000000" w:themeColor="text1"/>
          <w:sz w:val="28"/>
          <w:szCs w:val="28"/>
        </w:rPr>
      </w:pPr>
    </w:p>
    <w:p w14:paraId="2F6139F7" w14:textId="08583554" w:rsidR="00B74C5E" w:rsidRPr="002B57F4" w:rsidRDefault="00F44E28" w:rsidP="00F44E28">
      <w:pPr>
        <w:jc w:val="center"/>
        <w:rPr>
          <w:rFonts w:asciiTheme="minorHAnsi" w:hAnsiTheme="minorHAnsi" w:cstheme="minorHAnsi"/>
          <w:bCs/>
          <w:color w:val="000000" w:themeColor="text1"/>
        </w:rPr>
      </w:pPr>
      <w:bookmarkStart w:id="2" w:name="_Hlk173143666"/>
      <w:bookmarkEnd w:id="1"/>
      <w:r w:rsidRPr="00F44E28">
        <w:rPr>
          <w:rFonts w:asciiTheme="minorHAnsi" w:hAnsiTheme="minorHAnsi" w:cstheme="minorHAnsi"/>
          <w:b/>
          <w:bCs/>
          <w:color w:val="000000" w:themeColor="text1"/>
          <w:sz w:val="28"/>
          <w:szCs w:val="28"/>
        </w:rPr>
        <w:t xml:space="preserve">ITB -FY24-WVI-A-W-0073-Construction of 4 Water Supply System in </w:t>
      </w:r>
      <w:r>
        <w:rPr>
          <w:rFonts w:asciiTheme="minorHAnsi" w:hAnsiTheme="minorHAnsi" w:cstheme="minorHAnsi"/>
          <w:b/>
          <w:bCs/>
          <w:color w:val="000000" w:themeColor="text1"/>
          <w:sz w:val="28"/>
          <w:szCs w:val="28"/>
        </w:rPr>
        <w:t xml:space="preserve">Districts of </w:t>
      </w:r>
      <w:proofErr w:type="spellStart"/>
      <w:r>
        <w:rPr>
          <w:rFonts w:asciiTheme="minorHAnsi" w:hAnsiTheme="minorHAnsi" w:cstheme="minorHAnsi"/>
          <w:b/>
          <w:bCs/>
          <w:color w:val="000000" w:themeColor="text1"/>
          <w:sz w:val="28"/>
          <w:szCs w:val="28"/>
        </w:rPr>
        <w:t>Jawnad</w:t>
      </w:r>
      <w:proofErr w:type="spellEnd"/>
      <w:r>
        <w:rPr>
          <w:rFonts w:asciiTheme="minorHAnsi" w:hAnsiTheme="minorHAnsi" w:cstheme="minorHAnsi"/>
          <w:b/>
          <w:bCs/>
          <w:color w:val="000000" w:themeColor="text1"/>
          <w:sz w:val="28"/>
          <w:szCs w:val="28"/>
        </w:rPr>
        <w:t xml:space="preserve">, </w:t>
      </w:r>
      <w:proofErr w:type="spellStart"/>
      <w:r>
        <w:rPr>
          <w:rFonts w:asciiTheme="minorHAnsi" w:hAnsiTheme="minorHAnsi" w:cstheme="minorHAnsi"/>
          <w:b/>
          <w:bCs/>
          <w:color w:val="000000" w:themeColor="text1"/>
          <w:sz w:val="28"/>
          <w:szCs w:val="28"/>
        </w:rPr>
        <w:t>Balamurghab</w:t>
      </w:r>
      <w:proofErr w:type="spellEnd"/>
      <w:r>
        <w:rPr>
          <w:rFonts w:asciiTheme="minorHAnsi" w:hAnsiTheme="minorHAnsi" w:cstheme="minorHAnsi"/>
          <w:b/>
          <w:bCs/>
          <w:color w:val="000000" w:themeColor="text1"/>
          <w:sz w:val="28"/>
          <w:szCs w:val="28"/>
        </w:rPr>
        <w:t xml:space="preserve"> and </w:t>
      </w:r>
      <w:proofErr w:type="spellStart"/>
      <w:r>
        <w:rPr>
          <w:rFonts w:asciiTheme="minorHAnsi" w:hAnsiTheme="minorHAnsi" w:cstheme="minorHAnsi"/>
          <w:b/>
          <w:bCs/>
          <w:color w:val="000000" w:themeColor="text1"/>
          <w:sz w:val="28"/>
          <w:szCs w:val="28"/>
        </w:rPr>
        <w:t>Ghormach</w:t>
      </w:r>
      <w:proofErr w:type="spellEnd"/>
      <w:r>
        <w:rPr>
          <w:rFonts w:asciiTheme="minorHAnsi" w:hAnsiTheme="minorHAnsi" w:cstheme="minorHAnsi"/>
          <w:b/>
          <w:bCs/>
          <w:color w:val="000000" w:themeColor="text1"/>
          <w:sz w:val="28"/>
          <w:szCs w:val="28"/>
        </w:rPr>
        <w:t xml:space="preserve"> of </w:t>
      </w:r>
      <w:r w:rsidRPr="00F44E28">
        <w:rPr>
          <w:rFonts w:asciiTheme="minorHAnsi" w:hAnsiTheme="minorHAnsi" w:cstheme="minorHAnsi"/>
          <w:b/>
          <w:bCs/>
          <w:color w:val="000000" w:themeColor="text1"/>
          <w:sz w:val="28"/>
          <w:szCs w:val="28"/>
        </w:rPr>
        <w:t>Badghis</w:t>
      </w:r>
    </w:p>
    <w:bookmarkEnd w:id="2"/>
    <w:p w14:paraId="3FF987A1" w14:textId="77777777" w:rsidR="006738B7" w:rsidRPr="002B57F4" w:rsidRDefault="006738B7" w:rsidP="00AB5448">
      <w:pPr>
        <w:jc w:val="lowKashida"/>
        <w:rPr>
          <w:rFonts w:asciiTheme="minorHAnsi" w:hAnsiTheme="minorHAnsi" w:cstheme="minorHAnsi"/>
          <w:bCs/>
          <w:color w:val="000000" w:themeColor="text1"/>
        </w:rPr>
      </w:pPr>
    </w:p>
    <w:p w14:paraId="62D50F97" w14:textId="77777777" w:rsidR="006738B7" w:rsidRPr="002B57F4" w:rsidRDefault="006738B7" w:rsidP="00AB5448">
      <w:pPr>
        <w:jc w:val="lowKashida"/>
        <w:rPr>
          <w:rFonts w:asciiTheme="minorHAnsi" w:hAnsiTheme="minorHAnsi" w:cstheme="minorHAnsi"/>
          <w:bCs/>
          <w:color w:val="000000" w:themeColor="text1"/>
        </w:rPr>
      </w:pPr>
    </w:p>
    <w:p w14:paraId="22C40779" w14:textId="77777777" w:rsidR="006738B7" w:rsidRPr="002B57F4" w:rsidRDefault="006738B7" w:rsidP="00AB5448">
      <w:pPr>
        <w:jc w:val="lowKashida"/>
        <w:rPr>
          <w:rFonts w:asciiTheme="minorHAnsi" w:hAnsiTheme="minorHAnsi" w:cstheme="minorHAnsi"/>
          <w:bCs/>
          <w:color w:val="000000" w:themeColor="text1"/>
        </w:rPr>
      </w:pPr>
    </w:p>
    <w:p w14:paraId="555F6AD9" w14:textId="77777777" w:rsidR="006738B7" w:rsidRPr="002B57F4" w:rsidRDefault="006738B7" w:rsidP="00AB5448">
      <w:pPr>
        <w:jc w:val="lowKashida"/>
        <w:rPr>
          <w:rFonts w:asciiTheme="minorHAnsi" w:hAnsiTheme="minorHAnsi" w:cstheme="minorHAnsi"/>
          <w:bCs/>
          <w:color w:val="000000" w:themeColor="text1"/>
        </w:rPr>
      </w:pPr>
    </w:p>
    <w:p w14:paraId="4892E205" w14:textId="77777777" w:rsidR="00ED4835" w:rsidRPr="002B57F4" w:rsidRDefault="00ED4835" w:rsidP="00AB5448">
      <w:pPr>
        <w:jc w:val="lowKashida"/>
        <w:rPr>
          <w:rFonts w:asciiTheme="minorHAnsi" w:hAnsiTheme="minorHAnsi" w:cstheme="minorHAnsi"/>
          <w:bCs/>
          <w:color w:val="000000" w:themeColor="text1"/>
        </w:rPr>
      </w:pPr>
    </w:p>
    <w:p w14:paraId="45F5B5D4" w14:textId="5A15D213" w:rsidR="005C3433" w:rsidRPr="002B57F4" w:rsidRDefault="00AF62BA"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Date</w:t>
      </w:r>
      <w:r w:rsidR="005C3433" w:rsidRPr="002B57F4">
        <w:rPr>
          <w:rFonts w:asciiTheme="minorHAnsi" w:hAnsiTheme="minorHAnsi" w:cstheme="minorHAnsi"/>
          <w:b/>
          <w:color w:val="000000" w:themeColor="text1"/>
        </w:rPr>
        <w:t xml:space="preserve"> of Publication</w:t>
      </w:r>
      <w:r w:rsidRPr="002B57F4">
        <w:rPr>
          <w:rFonts w:asciiTheme="minorHAnsi" w:hAnsiTheme="minorHAnsi" w:cstheme="minorHAnsi"/>
          <w:b/>
          <w:color w:val="000000" w:themeColor="text1"/>
        </w:rPr>
        <w:t>:</w:t>
      </w:r>
      <w:r w:rsidR="005C3433" w:rsidRPr="002B57F4">
        <w:rPr>
          <w:rFonts w:asciiTheme="minorHAnsi" w:hAnsiTheme="minorHAnsi" w:cstheme="minorHAnsi"/>
          <w:b/>
          <w:color w:val="000000" w:themeColor="text1"/>
        </w:rPr>
        <w:t xml:space="preserve"> </w:t>
      </w:r>
      <w:r w:rsidR="008D2B8A" w:rsidRPr="002B57F4">
        <w:rPr>
          <w:rFonts w:asciiTheme="minorHAnsi" w:hAnsiTheme="minorHAnsi" w:cstheme="minorHAnsi"/>
          <w:b/>
          <w:color w:val="000000" w:themeColor="text1"/>
        </w:rPr>
        <w:t>July 2</w:t>
      </w:r>
      <w:r w:rsidR="004A0BD4">
        <w:rPr>
          <w:rFonts w:asciiTheme="minorHAnsi" w:hAnsiTheme="minorHAnsi" w:cstheme="minorHAnsi"/>
          <w:b/>
          <w:color w:val="000000" w:themeColor="text1"/>
        </w:rPr>
        <w:t>9</w:t>
      </w:r>
      <w:r w:rsidR="008D2B8A" w:rsidRPr="002B57F4">
        <w:rPr>
          <w:rFonts w:asciiTheme="minorHAnsi" w:hAnsiTheme="minorHAnsi" w:cstheme="minorHAnsi"/>
          <w:b/>
          <w:color w:val="000000" w:themeColor="text1"/>
        </w:rPr>
        <w:t>,2024</w:t>
      </w:r>
    </w:p>
    <w:p w14:paraId="7E4D61F3" w14:textId="77777777" w:rsidR="009F6F9B" w:rsidRPr="002B57F4" w:rsidRDefault="009F6F9B" w:rsidP="00AB5448">
      <w:pPr>
        <w:jc w:val="center"/>
        <w:rPr>
          <w:rFonts w:asciiTheme="minorHAnsi" w:hAnsiTheme="minorHAnsi" w:cstheme="minorHAnsi"/>
          <w:b/>
          <w:color w:val="000000" w:themeColor="text1"/>
        </w:rPr>
      </w:pPr>
    </w:p>
    <w:p w14:paraId="79B3A29B" w14:textId="77777777" w:rsidR="009F6F9B" w:rsidRPr="002B57F4" w:rsidRDefault="005C3433"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 xml:space="preserve">Bid Submission Closing </w:t>
      </w:r>
      <w:r w:rsidR="002A3291" w:rsidRPr="002B57F4">
        <w:rPr>
          <w:rFonts w:asciiTheme="minorHAnsi" w:hAnsiTheme="minorHAnsi" w:cstheme="minorHAnsi"/>
          <w:b/>
          <w:color w:val="000000" w:themeColor="text1"/>
        </w:rPr>
        <w:t>Date</w:t>
      </w:r>
    </w:p>
    <w:p w14:paraId="7B7213E8" w14:textId="4C4EF5D9" w:rsidR="005C3433" w:rsidRPr="002B57F4" w:rsidRDefault="008D2B8A"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 xml:space="preserve">Aug </w:t>
      </w:r>
      <w:r w:rsidR="00B9279D">
        <w:rPr>
          <w:rFonts w:asciiTheme="minorHAnsi" w:hAnsiTheme="minorHAnsi" w:cstheme="minorHAnsi"/>
          <w:b/>
          <w:color w:val="000000" w:themeColor="text1"/>
        </w:rPr>
        <w:t>1</w:t>
      </w:r>
      <w:r w:rsidR="004A0BD4">
        <w:rPr>
          <w:rFonts w:asciiTheme="minorHAnsi" w:hAnsiTheme="minorHAnsi" w:cstheme="minorHAnsi"/>
          <w:b/>
          <w:color w:val="000000" w:themeColor="text1"/>
        </w:rPr>
        <w:t>9</w:t>
      </w:r>
      <w:r w:rsidR="009119B8" w:rsidRPr="002B57F4">
        <w:rPr>
          <w:rFonts w:asciiTheme="minorHAnsi" w:hAnsiTheme="minorHAnsi" w:cstheme="minorHAnsi"/>
          <w:b/>
          <w:color w:val="000000" w:themeColor="text1"/>
        </w:rPr>
        <w:t xml:space="preserve">, </w:t>
      </w:r>
      <w:r w:rsidR="00B3192B" w:rsidRPr="002B57F4">
        <w:rPr>
          <w:rFonts w:asciiTheme="minorHAnsi" w:hAnsiTheme="minorHAnsi" w:cstheme="minorHAnsi"/>
          <w:b/>
          <w:color w:val="000000" w:themeColor="text1"/>
        </w:rPr>
        <w:t>2024</w:t>
      </w:r>
      <w:r w:rsidR="009119B8" w:rsidRPr="002B57F4">
        <w:rPr>
          <w:rFonts w:asciiTheme="minorHAnsi" w:hAnsiTheme="minorHAnsi" w:cstheme="minorHAnsi"/>
          <w:b/>
          <w:color w:val="000000" w:themeColor="text1"/>
        </w:rPr>
        <w:t xml:space="preserve"> - </w:t>
      </w:r>
      <w:r w:rsidR="005C3433" w:rsidRPr="002B57F4">
        <w:rPr>
          <w:rFonts w:asciiTheme="minorHAnsi" w:hAnsiTheme="minorHAnsi" w:cstheme="minorHAnsi"/>
          <w:b/>
          <w:color w:val="000000" w:themeColor="text1"/>
        </w:rPr>
        <w:t>1600HRS.</w:t>
      </w:r>
    </w:p>
    <w:p w14:paraId="6272B85F" w14:textId="77777777" w:rsidR="006738B7" w:rsidRPr="002B57F4" w:rsidRDefault="006738B7" w:rsidP="00AB5448">
      <w:pPr>
        <w:jc w:val="lowKashida"/>
        <w:rPr>
          <w:rFonts w:asciiTheme="minorHAnsi" w:hAnsiTheme="minorHAnsi" w:cstheme="minorHAnsi"/>
          <w:b/>
          <w:color w:val="000000" w:themeColor="text1"/>
        </w:rPr>
      </w:pPr>
    </w:p>
    <w:p w14:paraId="6617EF8C" w14:textId="77777777" w:rsidR="006738B7" w:rsidRPr="002B57F4" w:rsidRDefault="006738B7" w:rsidP="00AB5448">
      <w:pPr>
        <w:jc w:val="lowKashida"/>
        <w:rPr>
          <w:rFonts w:asciiTheme="minorHAnsi" w:hAnsiTheme="minorHAnsi" w:cstheme="minorHAnsi"/>
          <w:b/>
          <w:color w:val="000000" w:themeColor="text1"/>
        </w:rPr>
      </w:pPr>
    </w:p>
    <w:p w14:paraId="3F4DC24C" w14:textId="77777777" w:rsidR="006738B7" w:rsidRPr="002B57F4" w:rsidRDefault="006738B7" w:rsidP="00AB5448">
      <w:pPr>
        <w:jc w:val="lowKashida"/>
        <w:rPr>
          <w:rFonts w:asciiTheme="minorHAnsi" w:hAnsiTheme="minorHAnsi" w:cstheme="minorHAnsi"/>
          <w:b/>
          <w:color w:val="000000" w:themeColor="text1"/>
        </w:rPr>
      </w:pPr>
    </w:p>
    <w:p w14:paraId="2523C1CA" w14:textId="77777777" w:rsidR="006738B7" w:rsidRPr="002B57F4" w:rsidRDefault="006738B7" w:rsidP="00AB5448">
      <w:pPr>
        <w:jc w:val="lowKashida"/>
        <w:rPr>
          <w:rFonts w:asciiTheme="minorHAnsi" w:hAnsiTheme="minorHAnsi" w:cstheme="minorHAnsi"/>
          <w:b/>
          <w:color w:val="000000" w:themeColor="text1"/>
        </w:rPr>
      </w:pPr>
    </w:p>
    <w:p w14:paraId="67CE369A" w14:textId="77777777" w:rsidR="006738B7" w:rsidRPr="002B57F4" w:rsidRDefault="006738B7" w:rsidP="00AB5448">
      <w:pPr>
        <w:jc w:val="lowKashida"/>
        <w:rPr>
          <w:rFonts w:asciiTheme="minorHAnsi" w:hAnsiTheme="minorHAnsi" w:cstheme="minorHAnsi"/>
          <w:b/>
          <w:color w:val="000000" w:themeColor="text1"/>
        </w:rPr>
      </w:pPr>
    </w:p>
    <w:p w14:paraId="6D119213" w14:textId="77777777" w:rsidR="00AF62BA" w:rsidRPr="002B57F4" w:rsidRDefault="00AF62BA" w:rsidP="00AB5448">
      <w:pPr>
        <w:jc w:val="lowKashida"/>
        <w:rPr>
          <w:rFonts w:asciiTheme="minorHAnsi" w:hAnsiTheme="minorHAnsi" w:cstheme="minorHAnsi"/>
          <w:b/>
          <w:color w:val="000000" w:themeColor="text1"/>
        </w:rPr>
      </w:pPr>
    </w:p>
    <w:p w14:paraId="561DE4D4" w14:textId="77777777" w:rsidR="00030C0F" w:rsidRPr="002B57F4" w:rsidRDefault="00030C0F" w:rsidP="00AB5448">
      <w:pPr>
        <w:keepNex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2B57F4" w:rsidRDefault="00B94B30" w:rsidP="00AB5448">
      <w:pPr>
        <w:jc w:val="lowKashida"/>
        <w:rPr>
          <w:rFonts w:asciiTheme="minorHAnsi" w:hAnsiTheme="minorHAnsi" w:cstheme="minorHAnsi"/>
          <w:color w:val="000000" w:themeColor="text1"/>
          <w:sz w:val="22"/>
          <w:szCs w:val="22"/>
        </w:rPr>
      </w:pPr>
    </w:p>
    <w:p w14:paraId="64750F4C" w14:textId="77777777" w:rsidR="00211238" w:rsidRPr="002B57F4" w:rsidRDefault="00211238" w:rsidP="00AB5448">
      <w:pPr>
        <w:jc w:val="lowKashida"/>
        <w:rPr>
          <w:rFonts w:asciiTheme="minorHAnsi" w:hAnsiTheme="minorHAnsi" w:cstheme="minorHAnsi"/>
          <w:color w:val="000000" w:themeColor="text1"/>
          <w:sz w:val="22"/>
          <w:szCs w:val="22"/>
        </w:rPr>
      </w:pPr>
    </w:p>
    <w:p w14:paraId="79D8CB92" w14:textId="77777777" w:rsidR="006738B7" w:rsidRPr="002B57F4" w:rsidRDefault="006738B7" w:rsidP="00AB5448">
      <w:pPr>
        <w:jc w:val="lowKashida"/>
        <w:rPr>
          <w:rFonts w:asciiTheme="minorHAnsi" w:hAnsiTheme="minorHAnsi" w:cstheme="minorHAnsi"/>
          <w:color w:val="000000" w:themeColor="text1"/>
          <w:sz w:val="22"/>
          <w:szCs w:val="22"/>
        </w:rPr>
      </w:pPr>
    </w:p>
    <w:p w14:paraId="0D068EA3" w14:textId="77777777" w:rsidR="00AB5448" w:rsidRPr="002B57F4" w:rsidRDefault="00AB5448" w:rsidP="00AB5448">
      <w:pPr>
        <w:jc w:val="lowKashida"/>
        <w:rPr>
          <w:rFonts w:asciiTheme="minorHAnsi" w:hAnsiTheme="minorHAnsi" w:cstheme="minorHAnsi"/>
          <w:color w:val="000000" w:themeColor="text1"/>
          <w:sz w:val="22"/>
          <w:szCs w:val="22"/>
        </w:rPr>
      </w:pPr>
    </w:p>
    <w:p w14:paraId="4F9ABA96" w14:textId="77777777" w:rsidR="00AB5448" w:rsidRPr="002B57F4" w:rsidRDefault="00AB5448" w:rsidP="00AB5448">
      <w:pPr>
        <w:jc w:val="lowKashida"/>
        <w:rPr>
          <w:rFonts w:asciiTheme="minorHAnsi" w:hAnsiTheme="minorHAnsi" w:cstheme="minorHAnsi"/>
          <w:color w:val="000000" w:themeColor="text1"/>
          <w:sz w:val="22"/>
          <w:szCs w:val="22"/>
        </w:rPr>
      </w:pPr>
    </w:p>
    <w:p w14:paraId="7DF4EF3F" w14:textId="77777777" w:rsidR="00AB5448" w:rsidRPr="002B57F4" w:rsidRDefault="00AB5448" w:rsidP="00AB5448">
      <w:pPr>
        <w:jc w:val="lowKashida"/>
        <w:rPr>
          <w:rFonts w:asciiTheme="minorHAnsi" w:hAnsiTheme="minorHAnsi" w:cstheme="minorHAnsi"/>
          <w:color w:val="000000" w:themeColor="text1"/>
          <w:sz w:val="22"/>
          <w:szCs w:val="22"/>
        </w:rPr>
      </w:pPr>
    </w:p>
    <w:p w14:paraId="388B2D29" w14:textId="77777777" w:rsidR="006738B7" w:rsidRPr="002B57F4" w:rsidRDefault="006738B7" w:rsidP="00AB5448">
      <w:pPr>
        <w:jc w:val="lowKashida"/>
        <w:rPr>
          <w:rFonts w:asciiTheme="minorHAnsi" w:hAnsiTheme="minorHAnsi" w:cstheme="minorHAnsi"/>
          <w:color w:val="000000" w:themeColor="text1"/>
          <w:sz w:val="22"/>
          <w:szCs w:val="22"/>
        </w:rPr>
      </w:pPr>
    </w:p>
    <w:p w14:paraId="4E505FAD" w14:textId="77777777" w:rsidR="006738B7" w:rsidRPr="002B57F4" w:rsidRDefault="006738B7" w:rsidP="00AB5448">
      <w:pPr>
        <w:jc w:val="lowKashida"/>
        <w:rPr>
          <w:rFonts w:asciiTheme="minorHAnsi" w:hAnsiTheme="minorHAnsi" w:cstheme="minorHAnsi"/>
          <w:color w:val="000000" w:themeColor="text1"/>
          <w:sz w:val="22"/>
          <w:szCs w:val="22"/>
        </w:rPr>
      </w:pPr>
    </w:p>
    <w:p w14:paraId="7C734B42" w14:textId="77777777" w:rsidR="00175105"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Address to </w:t>
      </w:r>
      <w:hyperlink r:id="rId10" w:history="1">
        <w:r w:rsidR="00AC7488" w:rsidRPr="002B57F4">
          <w:rPr>
            <w:rStyle w:val="Hyperlink"/>
            <w:rFonts w:asciiTheme="minorHAnsi" w:hAnsiTheme="minorHAnsi" w:cstheme="minorHAnsi"/>
            <w:b/>
            <w:color w:val="000000" w:themeColor="text1"/>
            <w:sz w:val="22"/>
            <w:szCs w:val="22"/>
          </w:rPr>
          <w:t>mohammad_ebrahimi@wvi.org</w:t>
        </w:r>
      </w:hyperlink>
      <w:r w:rsidR="00211238" w:rsidRPr="002B57F4">
        <w:rPr>
          <w:rStyle w:val="Hyperlink"/>
          <w:rFonts w:asciiTheme="minorHAnsi" w:hAnsiTheme="minorHAnsi" w:cstheme="minorHAnsi"/>
          <w:b/>
          <w:color w:val="000000" w:themeColor="text1"/>
          <w:sz w:val="22"/>
          <w:szCs w:val="22"/>
          <w:u w:val="none"/>
        </w:rPr>
        <w:t xml:space="preserve"> </w:t>
      </w:r>
      <w:r w:rsidR="00211238" w:rsidRPr="002B57F4">
        <w:rPr>
          <w:rFonts w:asciiTheme="minorHAnsi" w:hAnsiTheme="minorHAnsi" w:cstheme="minorHAnsi"/>
          <w:color w:val="000000" w:themeColor="text1"/>
          <w:sz w:val="22"/>
          <w:szCs w:val="22"/>
        </w:rPr>
        <w:t xml:space="preserve">and </w:t>
      </w:r>
      <w:hyperlink r:id="rId11" w:history="1">
        <w:r w:rsidR="00211238" w:rsidRPr="002B57F4">
          <w:rPr>
            <w:rStyle w:val="Hyperlink"/>
            <w:rFonts w:asciiTheme="minorHAnsi" w:hAnsiTheme="minorHAnsi" w:cstheme="minorHAnsi"/>
            <w:b/>
            <w:color w:val="000000" w:themeColor="text1"/>
            <w:sz w:val="22"/>
            <w:szCs w:val="22"/>
            <w:u w:val="none"/>
          </w:rPr>
          <w:t>afgo_tenders@wvi.org</w:t>
        </w:r>
      </w:hyperlink>
      <w:r w:rsidR="00175105" w:rsidRPr="002B57F4">
        <w:rPr>
          <w:rFonts w:asciiTheme="minorHAnsi" w:hAnsiTheme="minorHAnsi" w:cstheme="minorHAnsi"/>
          <w:bCs/>
          <w:color w:val="000000" w:themeColor="text1"/>
          <w:sz w:val="22"/>
          <w:szCs w:val="22"/>
        </w:rPr>
        <w:t xml:space="preserve"> </w:t>
      </w:r>
    </w:p>
    <w:p w14:paraId="6E1B13E4" w14:textId="77777777" w:rsidR="00211238" w:rsidRPr="002B57F4" w:rsidRDefault="00211238"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color w:val="000000" w:themeColor="text1"/>
          <w:sz w:val="22"/>
          <w:szCs w:val="22"/>
        </w:rPr>
        <w:t xml:space="preserve">Copy: </w:t>
      </w:r>
      <w:hyperlink r:id="rId12">
        <w:r w:rsidRPr="002B57F4">
          <w:rPr>
            <w:rStyle w:val="Hyperlink"/>
            <w:rFonts w:asciiTheme="minorHAnsi" w:hAnsiTheme="minorHAnsi" w:cstheme="minorHAnsi"/>
            <w:b/>
            <w:bCs/>
            <w:color w:val="000000" w:themeColor="text1"/>
            <w:sz w:val="22"/>
            <w:szCs w:val="22"/>
            <w:u w:val="none"/>
          </w:rPr>
          <w:t>sayedajmal_shahna@wvi.org</w:t>
        </w:r>
      </w:hyperlink>
    </w:p>
    <w:p w14:paraId="1FD707D8" w14:textId="77777777" w:rsidR="00AF62BA"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Phone Number: (+93) 79</w:t>
      </w:r>
      <w:r w:rsidR="00AC7488" w:rsidRPr="002B57F4">
        <w:rPr>
          <w:rFonts w:asciiTheme="minorHAnsi" w:hAnsiTheme="minorHAnsi" w:cstheme="minorHAnsi"/>
          <w:bCs/>
          <w:color w:val="000000" w:themeColor="text1"/>
          <w:sz w:val="22"/>
          <w:szCs w:val="22"/>
        </w:rPr>
        <w:t>9406059</w:t>
      </w:r>
    </w:p>
    <w:p w14:paraId="1754A03F" w14:textId="77777777" w:rsidR="009F6F9B" w:rsidRPr="002B57F4" w:rsidRDefault="009F6F9B" w:rsidP="00AB5448">
      <w:pPr>
        <w:jc w:val="lowKashida"/>
        <w:rPr>
          <w:rFonts w:asciiTheme="minorHAnsi" w:hAnsiTheme="minorHAnsi" w:cstheme="minorHAnsi"/>
          <w:bCs/>
          <w:color w:val="000000" w:themeColor="text1"/>
        </w:rPr>
      </w:pPr>
    </w:p>
    <w:p w14:paraId="24943BE6" w14:textId="77777777" w:rsidR="00D80432" w:rsidRPr="002B57F4" w:rsidRDefault="00D80432" w:rsidP="00AB5448">
      <w:pPr>
        <w:jc w:val="lowKashida"/>
        <w:rPr>
          <w:rFonts w:asciiTheme="minorHAnsi" w:hAnsiTheme="minorHAnsi" w:cstheme="minorHAnsi"/>
          <w:bCs/>
          <w:color w:val="000000" w:themeColor="text1"/>
        </w:rPr>
      </w:pPr>
    </w:p>
    <w:p w14:paraId="65CAA412" w14:textId="77777777" w:rsidR="00D80432" w:rsidRPr="002B57F4" w:rsidRDefault="00D80432" w:rsidP="00AB5448">
      <w:pPr>
        <w:jc w:val="lowKashida"/>
        <w:rPr>
          <w:rFonts w:asciiTheme="minorHAnsi" w:hAnsiTheme="minorHAnsi" w:cstheme="minorHAnsi"/>
          <w:bCs/>
          <w:color w:val="000000" w:themeColor="text1"/>
        </w:rPr>
      </w:pPr>
    </w:p>
    <w:p w14:paraId="2A052540"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3" w:name="_Toc92377009"/>
      <w:r w:rsidRPr="002B57F4">
        <w:rPr>
          <w:rFonts w:asciiTheme="minorHAnsi" w:hAnsiTheme="minorHAnsi" w:cstheme="minorHAnsi"/>
          <w:b/>
          <w:bCs/>
          <w:color w:val="000000" w:themeColor="text1"/>
          <w:sz w:val="22"/>
          <w:szCs w:val="22"/>
        </w:rPr>
        <w:lastRenderedPageBreak/>
        <w:t>Introduction</w:t>
      </w:r>
      <w:bookmarkEnd w:id="3"/>
    </w:p>
    <w:p w14:paraId="2272D282" w14:textId="77777777"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2B57F4">
        <w:rPr>
          <w:rFonts w:asciiTheme="minorHAnsi" w:hAnsiTheme="minorHAnsi" w:cstheme="minorHAnsi"/>
          <w:bCs/>
          <w:color w:val="000000" w:themeColor="text1"/>
        </w:rPr>
        <w:t xml:space="preserve">the </w:t>
      </w:r>
      <w:r w:rsidRPr="002B57F4">
        <w:rPr>
          <w:rFonts w:asciiTheme="minorHAnsi" w:hAnsiTheme="minorHAnsi"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2B57F4" w14:paraId="020173E1" w14:textId="77777777" w:rsidTr="0057527A">
        <w:trPr>
          <w:trHeight w:val="305"/>
        </w:trPr>
        <w:tc>
          <w:tcPr>
            <w:tcW w:w="5983" w:type="dxa"/>
          </w:tcPr>
          <w:p w14:paraId="2A0278EE"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Activities</w:t>
            </w:r>
          </w:p>
        </w:tc>
        <w:tc>
          <w:tcPr>
            <w:tcW w:w="2976" w:type="dxa"/>
          </w:tcPr>
          <w:p w14:paraId="3BE602AD" w14:textId="77777777" w:rsidR="009F6F9B" w:rsidRPr="002B57F4"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Estimated Date of Completion</w:t>
            </w:r>
          </w:p>
        </w:tc>
      </w:tr>
      <w:tr w:rsidR="002B57F4" w:rsidRPr="002B57F4" w14:paraId="29D4C35C" w14:textId="77777777" w:rsidTr="0057527A">
        <w:trPr>
          <w:trHeight w:val="305"/>
        </w:trPr>
        <w:tc>
          <w:tcPr>
            <w:tcW w:w="5983" w:type="dxa"/>
          </w:tcPr>
          <w:p w14:paraId="0CC727BA"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Notice of tender published</w:t>
            </w:r>
            <w:r w:rsidRPr="002B57F4">
              <w:rPr>
                <w:rFonts w:asciiTheme="minorHAnsi" w:hAnsiTheme="minorHAnsi" w:cstheme="minorHAnsi"/>
                <w:bCs/>
                <w:color w:val="000000" w:themeColor="text1"/>
                <w:sz w:val="22"/>
                <w:szCs w:val="22"/>
              </w:rPr>
              <w:tab/>
            </w:r>
          </w:p>
        </w:tc>
        <w:tc>
          <w:tcPr>
            <w:tcW w:w="2976" w:type="dxa"/>
          </w:tcPr>
          <w:p w14:paraId="4F4BCBC2" w14:textId="34C02ED1"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July 2</w:t>
            </w:r>
            <w:r w:rsidR="004A0BD4">
              <w:rPr>
                <w:rFonts w:asciiTheme="minorHAnsi" w:hAnsiTheme="minorHAnsi" w:cstheme="minorHAnsi"/>
                <w:bCs/>
                <w:color w:val="000000" w:themeColor="text1"/>
                <w:sz w:val="22"/>
                <w:szCs w:val="22"/>
              </w:rPr>
              <w:t>9</w:t>
            </w:r>
            <w:r w:rsidRPr="002B57F4">
              <w:rPr>
                <w:rFonts w:asciiTheme="minorHAnsi" w:hAnsiTheme="minorHAnsi" w:cstheme="minorHAnsi"/>
                <w:bCs/>
                <w:color w:val="000000" w:themeColor="text1"/>
                <w:sz w:val="22"/>
                <w:szCs w:val="22"/>
              </w:rPr>
              <w:t>,2024</w:t>
            </w:r>
          </w:p>
        </w:tc>
      </w:tr>
      <w:tr w:rsidR="002B57F4" w:rsidRPr="002B57F4" w14:paraId="75DB7B88" w14:textId="77777777" w:rsidTr="0057527A">
        <w:trPr>
          <w:trHeight w:val="305"/>
        </w:trPr>
        <w:tc>
          <w:tcPr>
            <w:tcW w:w="5983" w:type="dxa"/>
          </w:tcPr>
          <w:p w14:paraId="62576E92"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Bid filing (Closing Date)</w:t>
            </w:r>
          </w:p>
        </w:tc>
        <w:tc>
          <w:tcPr>
            <w:tcW w:w="2976" w:type="dxa"/>
          </w:tcPr>
          <w:p w14:paraId="4F39C230" w14:textId="0F6F4CEA"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12</w:t>
            </w:r>
            <w:r w:rsidR="005C3FFF" w:rsidRPr="002B57F4">
              <w:rPr>
                <w:rFonts w:asciiTheme="minorHAnsi" w:hAnsiTheme="minorHAnsi" w:cstheme="minorHAnsi"/>
                <w:bCs/>
                <w:color w:val="000000" w:themeColor="text1"/>
                <w:sz w:val="22"/>
                <w:szCs w:val="22"/>
              </w:rPr>
              <w:t>,2024</w:t>
            </w:r>
          </w:p>
        </w:tc>
      </w:tr>
      <w:tr w:rsidR="002B57F4" w:rsidRPr="002B57F4" w14:paraId="245A93A1" w14:textId="77777777" w:rsidTr="0057527A">
        <w:trPr>
          <w:trHeight w:val="305"/>
        </w:trPr>
        <w:tc>
          <w:tcPr>
            <w:tcW w:w="5983" w:type="dxa"/>
          </w:tcPr>
          <w:p w14:paraId="001F1748"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Opening of the folds</w:t>
            </w:r>
          </w:p>
        </w:tc>
        <w:tc>
          <w:tcPr>
            <w:tcW w:w="2976" w:type="dxa"/>
          </w:tcPr>
          <w:p w14:paraId="43CCD6D5" w14:textId="06C2D0ED"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12</w:t>
            </w:r>
            <w:r w:rsidRPr="002B57F4">
              <w:rPr>
                <w:rFonts w:asciiTheme="minorHAnsi" w:hAnsiTheme="minorHAnsi" w:cstheme="minorHAnsi"/>
                <w:bCs/>
                <w:color w:val="000000" w:themeColor="text1"/>
                <w:sz w:val="22"/>
                <w:szCs w:val="22"/>
              </w:rPr>
              <w:t>,2024</w:t>
            </w:r>
          </w:p>
        </w:tc>
      </w:tr>
      <w:tr w:rsidR="002B57F4" w:rsidRPr="002B57F4" w14:paraId="10B5931C" w14:textId="77777777" w:rsidTr="0057527A">
        <w:trPr>
          <w:trHeight w:val="305"/>
        </w:trPr>
        <w:tc>
          <w:tcPr>
            <w:tcW w:w="5983" w:type="dxa"/>
          </w:tcPr>
          <w:p w14:paraId="41DE5F14"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Evaluation Phase </w:t>
            </w:r>
          </w:p>
        </w:tc>
        <w:tc>
          <w:tcPr>
            <w:tcW w:w="2976" w:type="dxa"/>
          </w:tcPr>
          <w:p w14:paraId="0AF26912" w14:textId="68A1C07D"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Aug</w:t>
            </w:r>
            <w:r w:rsidR="005C3FFF" w:rsidRPr="002B57F4">
              <w:rPr>
                <w:rFonts w:asciiTheme="minorHAnsi" w:hAnsiTheme="minorHAnsi" w:cstheme="minorHAnsi"/>
                <w:bCs/>
                <w:color w:val="000000" w:themeColor="text1"/>
                <w:sz w:val="22"/>
                <w:szCs w:val="22"/>
              </w:rPr>
              <w:t xml:space="preserve"> </w:t>
            </w:r>
            <w:r w:rsidR="00F44E28">
              <w:rPr>
                <w:rFonts w:asciiTheme="minorHAnsi" w:hAnsiTheme="minorHAnsi" w:cstheme="minorHAnsi"/>
                <w:bCs/>
                <w:color w:val="000000" w:themeColor="text1"/>
                <w:sz w:val="22"/>
                <w:szCs w:val="22"/>
              </w:rPr>
              <w:t>13</w:t>
            </w:r>
            <w:r w:rsidR="005C3FFF" w:rsidRPr="002B57F4">
              <w:rPr>
                <w:rFonts w:asciiTheme="minorHAnsi" w:hAnsiTheme="minorHAnsi" w:cstheme="minorHAnsi"/>
                <w:bCs/>
                <w:color w:val="000000" w:themeColor="text1"/>
                <w:sz w:val="22"/>
                <w:szCs w:val="22"/>
              </w:rPr>
              <w:t xml:space="preserve"> up to </w:t>
            </w:r>
            <w:r w:rsidRPr="002B57F4">
              <w:rPr>
                <w:rFonts w:asciiTheme="minorHAnsi" w:hAnsiTheme="minorHAnsi" w:cstheme="minorHAnsi"/>
                <w:bCs/>
                <w:color w:val="000000" w:themeColor="text1"/>
                <w:sz w:val="22"/>
                <w:szCs w:val="22"/>
              </w:rPr>
              <w:t>Aug 2</w:t>
            </w:r>
            <w:r w:rsidR="00F44E28">
              <w:rPr>
                <w:rFonts w:asciiTheme="minorHAnsi" w:hAnsiTheme="minorHAnsi" w:cstheme="minorHAnsi"/>
                <w:bCs/>
                <w:color w:val="000000" w:themeColor="text1"/>
                <w:sz w:val="22"/>
                <w:szCs w:val="22"/>
              </w:rPr>
              <w:t>0</w:t>
            </w:r>
            <w:r w:rsidR="005C3FFF" w:rsidRPr="002B57F4">
              <w:rPr>
                <w:rFonts w:asciiTheme="minorHAnsi" w:hAnsiTheme="minorHAnsi" w:cstheme="minorHAnsi"/>
                <w:bCs/>
                <w:color w:val="000000" w:themeColor="text1"/>
                <w:sz w:val="22"/>
                <w:szCs w:val="22"/>
              </w:rPr>
              <w:t>,2024</w:t>
            </w:r>
          </w:p>
        </w:tc>
      </w:tr>
      <w:tr w:rsidR="002B57F4" w:rsidRPr="002B57F4" w14:paraId="26D1E894" w14:textId="77777777" w:rsidTr="0057527A">
        <w:trPr>
          <w:trHeight w:val="305"/>
        </w:trPr>
        <w:tc>
          <w:tcPr>
            <w:tcW w:w="5983" w:type="dxa"/>
          </w:tcPr>
          <w:p w14:paraId="20D95C29"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Due diligence visits to pre-selected supplier/s</w:t>
            </w:r>
          </w:p>
        </w:tc>
        <w:tc>
          <w:tcPr>
            <w:tcW w:w="2976" w:type="dxa"/>
          </w:tcPr>
          <w:p w14:paraId="4DB15335" w14:textId="32122840"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21</w:t>
            </w:r>
            <w:r w:rsidR="005C3FFF" w:rsidRPr="002B57F4">
              <w:rPr>
                <w:rFonts w:asciiTheme="minorHAnsi" w:hAnsiTheme="minorHAnsi" w:cstheme="minorHAnsi"/>
                <w:bCs/>
                <w:color w:val="000000" w:themeColor="text1"/>
                <w:sz w:val="22"/>
                <w:szCs w:val="22"/>
              </w:rPr>
              <w:t>,2024</w:t>
            </w:r>
          </w:p>
        </w:tc>
      </w:tr>
      <w:tr w:rsidR="002B57F4" w:rsidRPr="002B57F4" w14:paraId="2455EC52" w14:textId="77777777" w:rsidTr="0057527A">
        <w:trPr>
          <w:trHeight w:val="305"/>
        </w:trPr>
        <w:tc>
          <w:tcPr>
            <w:tcW w:w="5983" w:type="dxa"/>
          </w:tcPr>
          <w:p w14:paraId="5DD444D0"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Result of the tender</w:t>
            </w:r>
          </w:p>
        </w:tc>
        <w:tc>
          <w:tcPr>
            <w:tcW w:w="2976" w:type="dxa"/>
          </w:tcPr>
          <w:p w14:paraId="3360D19B" w14:textId="538ADE46"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Aug 2</w:t>
            </w:r>
            <w:r w:rsidR="00F44E28">
              <w:rPr>
                <w:rFonts w:asciiTheme="minorHAnsi" w:hAnsiTheme="minorHAnsi" w:cstheme="minorHAnsi"/>
                <w:bCs/>
                <w:color w:val="000000" w:themeColor="text1"/>
                <w:sz w:val="22"/>
                <w:szCs w:val="22"/>
              </w:rPr>
              <w:t>2</w:t>
            </w:r>
            <w:r w:rsidR="005C3FFF" w:rsidRPr="002B57F4">
              <w:rPr>
                <w:rFonts w:asciiTheme="minorHAnsi" w:hAnsiTheme="minorHAnsi" w:cstheme="minorHAnsi"/>
                <w:bCs/>
                <w:color w:val="000000" w:themeColor="text1"/>
                <w:sz w:val="22"/>
                <w:szCs w:val="22"/>
              </w:rPr>
              <w:t>,2024</w:t>
            </w:r>
          </w:p>
        </w:tc>
      </w:tr>
      <w:tr w:rsidR="009F6F9B" w:rsidRPr="002B57F4" w14:paraId="6233D8F9" w14:textId="77777777" w:rsidTr="0057527A">
        <w:trPr>
          <w:trHeight w:val="305"/>
        </w:trPr>
        <w:tc>
          <w:tcPr>
            <w:tcW w:w="5983" w:type="dxa"/>
          </w:tcPr>
          <w:p w14:paraId="0F57C46F"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Contracting with selected suppliers</w:t>
            </w:r>
          </w:p>
        </w:tc>
        <w:tc>
          <w:tcPr>
            <w:tcW w:w="2976" w:type="dxa"/>
          </w:tcPr>
          <w:p w14:paraId="3517841B" w14:textId="635074FC"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25</w:t>
            </w:r>
            <w:r w:rsidR="005C3FFF" w:rsidRPr="002B57F4">
              <w:rPr>
                <w:rFonts w:asciiTheme="minorHAnsi" w:hAnsiTheme="minorHAnsi" w:cstheme="minorHAnsi"/>
                <w:bCs/>
                <w:color w:val="000000" w:themeColor="text1"/>
                <w:sz w:val="22"/>
                <w:szCs w:val="22"/>
              </w:rPr>
              <w:t>,2024</w:t>
            </w:r>
          </w:p>
        </w:tc>
      </w:tr>
    </w:tbl>
    <w:p w14:paraId="7A17A823" w14:textId="77777777" w:rsidR="009F6F9B" w:rsidRPr="002B57F4" w:rsidRDefault="009F6F9B"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789A4531"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Objective of this ITB:</w:t>
      </w:r>
      <w:r w:rsidRPr="002B57F4">
        <w:rPr>
          <w:rFonts w:asciiTheme="minorHAnsi" w:hAnsiTheme="minorHAnsi" w:cstheme="minorHAnsi"/>
          <w:b/>
          <w:bCs/>
          <w:color w:val="000000" w:themeColor="text1"/>
          <w:sz w:val="22"/>
          <w:szCs w:val="22"/>
          <w:rtl/>
        </w:rPr>
        <w:t xml:space="preserve"> </w:t>
      </w:r>
    </w:p>
    <w:p w14:paraId="515D5A04" w14:textId="204CD8D3" w:rsidR="00AF62BA" w:rsidRPr="002B57F4" w:rsidRDefault="00AF62BA" w:rsidP="00F44E28">
      <w:pPr>
        <w:jc w:val="lowKashida"/>
        <w:rPr>
          <w:rFonts w:asciiTheme="minorHAnsi" w:hAnsiTheme="minorHAnsi" w:cstheme="minorHAnsi"/>
          <w:b/>
          <w:bCs/>
          <w:color w:val="000000" w:themeColor="text1"/>
          <w:sz w:val="22"/>
          <w:szCs w:val="22"/>
        </w:rPr>
      </w:pPr>
      <w:r w:rsidRPr="002B57F4">
        <w:rPr>
          <w:rFonts w:asciiTheme="minorHAnsi" w:hAnsiTheme="minorHAnsi" w:cstheme="minorHAnsi"/>
          <w:bCs/>
          <w:color w:val="000000" w:themeColor="text1"/>
          <w:sz w:val="22"/>
          <w:szCs w:val="22"/>
        </w:rPr>
        <w:t xml:space="preserve">World Vision International – Afghanistan is inviting bids from interested bidders towards </w:t>
      </w:r>
      <w:r w:rsidR="00F44E28" w:rsidRPr="00F44E28">
        <w:rPr>
          <w:rFonts w:asciiTheme="minorHAnsi" w:hAnsiTheme="minorHAnsi" w:cstheme="minorHAnsi"/>
          <w:b/>
          <w:bCs/>
          <w:color w:val="000000" w:themeColor="text1"/>
          <w:sz w:val="22"/>
          <w:szCs w:val="22"/>
        </w:rPr>
        <w:t xml:space="preserve">Construction of 4 Water Supply System in Districts of </w:t>
      </w:r>
      <w:proofErr w:type="spellStart"/>
      <w:r w:rsidR="00F44E28" w:rsidRPr="00F44E28">
        <w:rPr>
          <w:rFonts w:asciiTheme="minorHAnsi" w:hAnsiTheme="minorHAnsi" w:cstheme="minorHAnsi"/>
          <w:b/>
          <w:bCs/>
          <w:color w:val="000000" w:themeColor="text1"/>
          <w:sz w:val="22"/>
          <w:szCs w:val="22"/>
        </w:rPr>
        <w:t>Jawnad</w:t>
      </w:r>
      <w:proofErr w:type="spellEnd"/>
      <w:r w:rsidR="00F44E28" w:rsidRPr="00F44E28">
        <w:rPr>
          <w:rFonts w:asciiTheme="minorHAnsi" w:hAnsiTheme="minorHAnsi" w:cstheme="minorHAnsi"/>
          <w:b/>
          <w:bCs/>
          <w:color w:val="000000" w:themeColor="text1"/>
          <w:sz w:val="22"/>
          <w:szCs w:val="22"/>
        </w:rPr>
        <w:t xml:space="preserve">, </w:t>
      </w:r>
      <w:proofErr w:type="spellStart"/>
      <w:r w:rsidR="00F44E28" w:rsidRPr="00F44E28">
        <w:rPr>
          <w:rFonts w:asciiTheme="minorHAnsi" w:hAnsiTheme="minorHAnsi" w:cstheme="minorHAnsi"/>
          <w:b/>
          <w:bCs/>
          <w:color w:val="000000" w:themeColor="text1"/>
          <w:sz w:val="22"/>
          <w:szCs w:val="22"/>
        </w:rPr>
        <w:t>Balamurghab</w:t>
      </w:r>
      <w:proofErr w:type="spellEnd"/>
      <w:r w:rsidR="00F44E28" w:rsidRPr="00F44E28">
        <w:rPr>
          <w:rFonts w:asciiTheme="minorHAnsi" w:hAnsiTheme="minorHAnsi" w:cstheme="minorHAnsi"/>
          <w:b/>
          <w:bCs/>
          <w:color w:val="000000" w:themeColor="text1"/>
          <w:sz w:val="22"/>
          <w:szCs w:val="22"/>
        </w:rPr>
        <w:t xml:space="preserve"> and </w:t>
      </w:r>
      <w:proofErr w:type="spellStart"/>
      <w:r w:rsidR="00F44E28" w:rsidRPr="00F44E28">
        <w:rPr>
          <w:rFonts w:asciiTheme="minorHAnsi" w:hAnsiTheme="minorHAnsi" w:cstheme="minorHAnsi"/>
          <w:b/>
          <w:bCs/>
          <w:color w:val="000000" w:themeColor="text1"/>
          <w:sz w:val="22"/>
          <w:szCs w:val="22"/>
        </w:rPr>
        <w:t>Ghormach</w:t>
      </w:r>
      <w:proofErr w:type="spellEnd"/>
      <w:r w:rsidR="00F44E28" w:rsidRPr="00F44E28">
        <w:rPr>
          <w:rFonts w:asciiTheme="minorHAnsi" w:hAnsiTheme="minorHAnsi" w:cstheme="minorHAnsi"/>
          <w:b/>
          <w:bCs/>
          <w:color w:val="000000" w:themeColor="text1"/>
          <w:sz w:val="22"/>
          <w:szCs w:val="22"/>
        </w:rPr>
        <w:t xml:space="preserve"> of Badghis</w:t>
      </w:r>
      <w:r w:rsidR="00F44E28">
        <w:rPr>
          <w:rFonts w:asciiTheme="minorHAnsi" w:hAnsiTheme="minorHAnsi" w:cstheme="minorHAnsi"/>
          <w:b/>
          <w:bCs/>
          <w:color w:val="000000" w:themeColor="text1"/>
          <w:sz w:val="22"/>
          <w:szCs w:val="22"/>
        </w:rPr>
        <w:t xml:space="preserve">. </w:t>
      </w:r>
      <w:r w:rsidRPr="002B57F4">
        <w:rPr>
          <w:rFonts w:asciiTheme="minorHAnsi" w:hAnsiTheme="minorHAnsi" w:cstheme="minorHAnsi"/>
          <w:bCs/>
          <w:color w:val="000000" w:themeColor="text1"/>
          <w:sz w:val="22"/>
          <w:szCs w:val="22"/>
        </w:rPr>
        <w:t xml:space="preserve">The technical details of the project including </w:t>
      </w:r>
      <w:r w:rsidR="00250015" w:rsidRPr="002B57F4">
        <w:rPr>
          <w:rFonts w:asciiTheme="minorHAnsi" w:hAnsiTheme="minorHAnsi" w:cstheme="minorHAnsi"/>
          <w:bCs/>
          <w:color w:val="000000" w:themeColor="text1"/>
          <w:sz w:val="22"/>
          <w:szCs w:val="22"/>
        </w:rPr>
        <w:t>BOQ</w:t>
      </w:r>
      <w:r w:rsidR="00FF0F31" w:rsidRPr="002B57F4">
        <w:rPr>
          <w:rFonts w:asciiTheme="minorHAnsi" w:hAnsiTheme="minorHAnsi" w:cstheme="minorHAnsi"/>
          <w:bCs/>
          <w:color w:val="000000" w:themeColor="text1"/>
          <w:sz w:val="22"/>
          <w:szCs w:val="22"/>
        </w:rPr>
        <w:t>s</w:t>
      </w:r>
      <w:r w:rsidRPr="002B57F4">
        <w:rPr>
          <w:rFonts w:asciiTheme="minorHAnsi" w:hAnsiTheme="minorHAnsi"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4" w:name="_Toc92377011"/>
      <w:r w:rsidRPr="002B57F4">
        <w:rPr>
          <w:rFonts w:asciiTheme="minorHAnsi" w:hAnsiTheme="minorHAnsi" w:cstheme="minorHAnsi"/>
          <w:b/>
          <w:bCs/>
          <w:color w:val="000000" w:themeColor="text1"/>
          <w:sz w:val="22"/>
          <w:szCs w:val="22"/>
        </w:rPr>
        <w:t xml:space="preserve">Clarification of the </w:t>
      </w:r>
      <w:bookmarkEnd w:id="4"/>
      <w:r w:rsidRPr="002B57F4">
        <w:rPr>
          <w:rFonts w:asciiTheme="minorHAnsi" w:hAnsiTheme="minorHAnsi" w:cstheme="minorHAnsi"/>
          <w:b/>
          <w:bCs/>
          <w:color w:val="000000" w:themeColor="text1"/>
          <w:sz w:val="22"/>
          <w:szCs w:val="22"/>
        </w:rPr>
        <w:t>ITB</w:t>
      </w:r>
    </w:p>
    <w:p w14:paraId="6470E165" w14:textId="7EB757E2"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2B57F4">
        <w:rPr>
          <w:rFonts w:asciiTheme="minorHAnsi" w:hAnsiTheme="minorHAnsi" w:cstheme="minorHAnsi"/>
          <w:bCs/>
          <w:color w:val="000000" w:themeColor="text1"/>
        </w:rPr>
        <w:t>if</w:t>
      </w:r>
      <w:r w:rsidRPr="002B57F4">
        <w:rPr>
          <w:rFonts w:asciiTheme="minorHAnsi" w:hAnsiTheme="minorHAnsi" w:cstheme="minorHAnsi"/>
          <w:bCs/>
          <w:color w:val="000000" w:themeColor="text1"/>
        </w:rPr>
        <w:t xml:space="preserve"> such request is received at </w:t>
      </w:r>
      <w:r w:rsidRPr="00B9279D">
        <w:rPr>
          <w:rFonts w:asciiTheme="minorHAnsi" w:hAnsiTheme="minorHAnsi" w:cstheme="minorHAnsi"/>
          <w:bCs/>
          <w:color w:val="000000" w:themeColor="text1"/>
        </w:rPr>
        <w:t xml:space="preserve">least </w:t>
      </w:r>
      <w:r w:rsidR="00B9279D" w:rsidRPr="00B9279D">
        <w:rPr>
          <w:rFonts w:asciiTheme="minorHAnsi" w:hAnsiTheme="minorHAnsi" w:cstheme="minorHAnsi"/>
          <w:bCs/>
          <w:color w:val="000000" w:themeColor="text1"/>
        </w:rPr>
        <w:t>two</w:t>
      </w:r>
      <w:r w:rsidRPr="00B9279D">
        <w:rPr>
          <w:rFonts w:asciiTheme="minorHAnsi" w:hAnsiTheme="minorHAnsi" w:cstheme="minorHAnsi"/>
          <w:bCs/>
          <w:color w:val="000000" w:themeColor="text1"/>
        </w:rPr>
        <w:t xml:space="preserve"> </w:t>
      </w:r>
      <w:r w:rsidR="00B9279D" w:rsidRPr="00B9279D">
        <w:rPr>
          <w:rFonts w:asciiTheme="minorHAnsi" w:hAnsiTheme="minorHAnsi" w:cstheme="minorHAnsi"/>
          <w:bCs/>
          <w:color w:val="000000" w:themeColor="text1"/>
        </w:rPr>
        <w:t>(2)</w:t>
      </w:r>
      <w:r w:rsidRPr="002B57F4">
        <w:rPr>
          <w:rFonts w:asciiTheme="minorHAnsi" w:hAnsiTheme="minorHAnsi"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2B57F4" w:rsidRDefault="00AF62BA" w:rsidP="00AB5448">
      <w:pPr>
        <w:ind w:left="450" w:hanging="36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Attention: </w:t>
      </w:r>
      <w:r w:rsidR="009F6F9B" w:rsidRPr="002B57F4">
        <w:rPr>
          <w:rFonts w:asciiTheme="minorHAnsi" w:hAnsiTheme="minorHAnsi" w:cstheme="minorHAnsi"/>
          <w:bCs/>
          <w:color w:val="000000" w:themeColor="text1"/>
          <w:sz w:val="22"/>
          <w:szCs w:val="22"/>
        </w:rPr>
        <w:t>Mohammad Ebrahimi</w:t>
      </w:r>
      <w:r w:rsidRPr="002B57F4">
        <w:rPr>
          <w:rFonts w:asciiTheme="minorHAnsi" w:hAnsiTheme="minorHAnsi" w:cstheme="minorHAnsi"/>
          <w:bCs/>
          <w:color w:val="000000" w:themeColor="text1"/>
          <w:sz w:val="22"/>
          <w:szCs w:val="22"/>
        </w:rPr>
        <w:t>, Supply Chain Administrator</w:t>
      </w:r>
    </w:p>
    <w:p w14:paraId="4E0EC8A7" w14:textId="008E4A1D" w:rsidR="005E3990" w:rsidRPr="002B57F4" w:rsidRDefault="00AF62BA" w:rsidP="005E3990">
      <w:pPr>
        <w:ind w:firstLine="9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Email: </w:t>
      </w:r>
      <w:r w:rsidR="00211238" w:rsidRPr="002B57F4">
        <w:rPr>
          <w:rFonts w:asciiTheme="minorHAnsi" w:hAnsiTheme="minorHAnsi" w:cstheme="minorHAnsi"/>
          <w:bCs/>
          <w:color w:val="000000" w:themeColor="text1"/>
          <w:sz w:val="22"/>
          <w:szCs w:val="22"/>
        </w:rPr>
        <w:t xml:space="preserve">Address to </w:t>
      </w:r>
      <w:hyperlink r:id="rId13" w:history="1">
        <w:r w:rsidR="00AC7488" w:rsidRPr="002B57F4">
          <w:rPr>
            <w:rStyle w:val="Hyperlink"/>
            <w:rFonts w:asciiTheme="minorHAnsi" w:hAnsiTheme="minorHAnsi" w:cstheme="minorHAnsi"/>
            <w:bCs/>
            <w:color w:val="000000" w:themeColor="text1"/>
            <w:sz w:val="22"/>
            <w:szCs w:val="22"/>
          </w:rPr>
          <w:t>mohammad_ebrahimi@wvi.org</w:t>
        </w:r>
      </w:hyperlink>
      <w:r w:rsidR="00211238" w:rsidRPr="002B57F4">
        <w:rPr>
          <w:rFonts w:asciiTheme="minorHAnsi" w:hAnsiTheme="minorHAnsi" w:cstheme="minorHAnsi"/>
          <w:bCs/>
          <w:color w:val="000000" w:themeColor="text1"/>
          <w:sz w:val="22"/>
          <w:szCs w:val="22"/>
        </w:rPr>
        <w:t xml:space="preserve"> </w:t>
      </w:r>
      <w:r w:rsidR="005E3990">
        <w:rPr>
          <w:rFonts w:asciiTheme="minorHAnsi" w:hAnsiTheme="minorHAnsi" w:cstheme="minorHAnsi"/>
          <w:bCs/>
          <w:color w:val="000000" w:themeColor="text1"/>
          <w:sz w:val="22"/>
          <w:szCs w:val="22"/>
        </w:rPr>
        <w:t xml:space="preserve"> </w:t>
      </w:r>
      <w:r w:rsidR="00211238" w:rsidRPr="002B57F4">
        <w:rPr>
          <w:rFonts w:asciiTheme="minorHAnsi" w:hAnsiTheme="minorHAnsi" w:cstheme="minorHAnsi"/>
          <w:bCs/>
          <w:color w:val="000000" w:themeColor="text1"/>
          <w:sz w:val="22"/>
          <w:szCs w:val="22"/>
        </w:rPr>
        <w:t xml:space="preserve"> and </w:t>
      </w:r>
      <w:hyperlink r:id="rId14" w:history="1">
        <w:r w:rsidR="00211238" w:rsidRPr="002B57F4">
          <w:rPr>
            <w:rStyle w:val="Hyperlink"/>
            <w:rFonts w:asciiTheme="minorHAnsi" w:hAnsiTheme="minorHAnsi" w:cstheme="minorHAnsi"/>
            <w:bCs/>
            <w:color w:val="000000" w:themeColor="text1"/>
            <w:sz w:val="22"/>
            <w:szCs w:val="22"/>
          </w:rPr>
          <w:t>afgo_tenders@wvi.org</w:t>
        </w:r>
      </w:hyperlink>
      <w:r w:rsidR="00211238" w:rsidRPr="002B57F4">
        <w:rPr>
          <w:rFonts w:asciiTheme="minorHAnsi" w:hAnsiTheme="minorHAnsi" w:cstheme="minorHAnsi"/>
          <w:bCs/>
          <w:color w:val="000000" w:themeColor="text1"/>
          <w:sz w:val="22"/>
          <w:szCs w:val="22"/>
        </w:rPr>
        <w:t xml:space="preserve">  </w:t>
      </w:r>
    </w:p>
    <w:p w14:paraId="605D7902" w14:textId="77777777" w:rsidR="00211238" w:rsidRPr="002B57F4" w:rsidRDefault="00211238" w:rsidP="00AB5448">
      <w:pPr>
        <w:ind w:firstLine="9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Copy: </w:t>
      </w:r>
      <w:hyperlink r:id="rId15" w:history="1">
        <w:r w:rsidRPr="002B57F4">
          <w:rPr>
            <w:rStyle w:val="Hyperlink"/>
            <w:rFonts w:asciiTheme="minorHAnsi" w:hAnsiTheme="minorHAnsi" w:cstheme="minorHAnsi"/>
            <w:color w:val="000000" w:themeColor="text1"/>
            <w:sz w:val="22"/>
            <w:szCs w:val="22"/>
          </w:rPr>
          <w:t>sayedajmal_shahna@wvi.org</w:t>
        </w:r>
      </w:hyperlink>
    </w:p>
    <w:p w14:paraId="7CF83D5B" w14:textId="77777777" w:rsidR="00AF62BA" w:rsidRPr="002B57F4" w:rsidRDefault="00211238" w:rsidP="00AB5448">
      <w:pPr>
        <w:ind w:left="450" w:hanging="36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Phone Number: (+93) 79</w:t>
      </w:r>
      <w:r w:rsidR="00AC7488" w:rsidRPr="002B57F4">
        <w:rPr>
          <w:rFonts w:asciiTheme="minorHAnsi" w:hAnsiTheme="minorHAnsi" w:cstheme="minorHAnsi"/>
          <w:bCs/>
          <w:color w:val="000000" w:themeColor="text1"/>
          <w:sz w:val="22"/>
          <w:szCs w:val="22"/>
        </w:rPr>
        <w:t>9406059</w:t>
      </w:r>
    </w:p>
    <w:p w14:paraId="5A56C105"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tl/>
        </w:rPr>
      </w:pPr>
      <w:r w:rsidRPr="002B57F4">
        <w:rPr>
          <w:rFonts w:asciiTheme="minorHAnsi" w:hAnsiTheme="minorHAnsi" w:cstheme="minorHAnsi"/>
          <w:b/>
          <w:bCs/>
          <w:color w:val="000000" w:themeColor="text1"/>
          <w:sz w:val="22"/>
          <w:szCs w:val="22"/>
        </w:rPr>
        <w:t>Submission of Bids:</w:t>
      </w:r>
      <w:r w:rsidRPr="002B57F4">
        <w:rPr>
          <w:rFonts w:asciiTheme="minorHAnsi" w:hAnsiTheme="minorHAnsi" w:cstheme="minorHAnsi"/>
          <w:b/>
          <w:bCs/>
          <w:color w:val="000000" w:themeColor="text1"/>
          <w:sz w:val="22"/>
          <w:szCs w:val="22"/>
          <w:rtl/>
        </w:rPr>
        <w:t xml:space="preserve"> </w:t>
      </w:r>
    </w:p>
    <w:p w14:paraId="4D37CB7C" w14:textId="77777777" w:rsidR="00935CEC" w:rsidRPr="002B57F4" w:rsidRDefault="00935CEC" w:rsidP="00AB5448">
      <w:pPr>
        <w:ind w:left="90"/>
        <w:jc w:val="lowKashida"/>
        <w:rPr>
          <w:rFonts w:asciiTheme="minorHAnsi" w:eastAsiaTheme="majorEastAsia"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The technical and financial bids/offers must be submitted electronically through World Vision ‘Provision</w:t>
      </w:r>
      <w:r w:rsidR="00211238" w:rsidRPr="002B57F4">
        <w:rPr>
          <w:rFonts w:asciiTheme="minorHAnsi" w:hAnsiTheme="minorHAnsi" w:cstheme="minorHAnsi"/>
          <w:b/>
          <w:bCs/>
          <w:color w:val="000000" w:themeColor="text1"/>
          <w:sz w:val="22"/>
          <w:szCs w:val="22"/>
        </w:rPr>
        <w:t xml:space="preserve"> </w:t>
      </w:r>
      <w:r w:rsidRPr="002B57F4">
        <w:rPr>
          <w:rFonts w:asciiTheme="minorHAnsi" w:hAnsiTheme="minorHAnsi" w:cstheme="minorHAnsi"/>
          <w:b/>
          <w:bCs/>
          <w:color w:val="000000" w:themeColor="text1"/>
          <w:sz w:val="22"/>
          <w:szCs w:val="22"/>
        </w:rPr>
        <w:t>Automation platform’ only using the guidelines provided</w:t>
      </w:r>
      <w:r w:rsidRPr="002B57F4">
        <w:rPr>
          <w:rFonts w:asciiTheme="minorHAnsi" w:eastAsiaTheme="majorEastAsia" w:hAnsiTheme="minorHAnsi" w:cstheme="minorHAnsi"/>
          <w:b/>
          <w:bCs/>
          <w:color w:val="000000" w:themeColor="text1"/>
          <w:sz w:val="22"/>
          <w:szCs w:val="22"/>
        </w:rPr>
        <w:t xml:space="preserve"> </w:t>
      </w:r>
    </w:p>
    <w:p w14:paraId="708638BF" w14:textId="46676384" w:rsidR="00AF62BA" w:rsidRPr="002B57F4" w:rsidRDefault="00AF62BA" w:rsidP="00AB5448">
      <w:pPr>
        <w:ind w:left="360" w:hanging="270"/>
        <w:jc w:val="lowKashida"/>
        <w:rPr>
          <w:rFonts w:asciiTheme="minorHAnsi" w:hAnsiTheme="minorHAnsi" w:cstheme="minorHAnsi"/>
          <w:color w:val="000000" w:themeColor="text1"/>
          <w:sz w:val="22"/>
          <w:szCs w:val="22"/>
          <w:lang w:val="en-AU" w:bidi="fa-IR"/>
        </w:rPr>
      </w:pPr>
      <w:r w:rsidRPr="002B57F4">
        <w:rPr>
          <w:rFonts w:asciiTheme="minorHAnsi" w:eastAsiaTheme="majorEastAsia" w:hAnsiTheme="minorHAnsi" w:cstheme="minorHAnsi"/>
          <w:b/>
          <w:bCs/>
          <w:color w:val="000000" w:themeColor="text1"/>
          <w:sz w:val="22"/>
          <w:szCs w:val="22"/>
        </w:rPr>
        <w:t xml:space="preserve">Bid Submission Deadline: </w:t>
      </w:r>
      <w:r w:rsidR="00851375" w:rsidRPr="002B57F4">
        <w:rPr>
          <w:rFonts w:asciiTheme="minorHAnsi" w:eastAsiaTheme="majorEastAsia" w:hAnsiTheme="minorHAnsi" w:cstheme="minorHAnsi"/>
          <w:b/>
          <w:bCs/>
          <w:color w:val="000000" w:themeColor="text1"/>
          <w:sz w:val="22"/>
          <w:szCs w:val="22"/>
        </w:rPr>
        <w:t>Thursday</w:t>
      </w:r>
      <w:r w:rsidR="00935CEC" w:rsidRPr="002B57F4">
        <w:rPr>
          <w:rFonts w:asciiTheme="minorHAnsi" w:eastAsiaTheme="majorEastAsia" w:hAnsiTheme="minorHAnsi" w:cstheme="minorHAnsi"/>
          <w:b/>
          <w:bCs/>
          <w:color w:val="000000" w:themeColor="text1"/>
          <w:sz w:val="22"/>
          <w:szCs w:val="22"/>
        </w:rPr>
        <w:t xml:space="preserve"> </w:t>
      </w:r>
      <w:r w:rsidR="008D2B8A" w:rsidRPr="002B57F4">
        <w:rPr>
          <w:rFonts w:asciiTheme="minorHAnsi" w:eastAsiaTheme="majorEastAsia" w:hAnsiTheme="minorHAnsi" w:cstheme="minorHAnsi"/>
          <w:b/>
          <w:bCs/>
          <w:color w:val="000000" w:themeColor="text1"/>
          <w:sz w:val="22"/>
          <w:szCs w:val="22"/>
        </w:rPr>
        <w:t xml:space="preserve">Aug </w:t>
      </w:r>
      <w:r w:rsidR="00F44E28">
        <w:rPr>
          <w:rFonts w:asciiTheme="minorHAnsi" w:eastAsiaTheme="majorEastAsia" w:hAnsiTheme="minorHAnsi" w:cstheme="minorHAnsi"/>
          <w:b/>
          <w:bCs/>
          <w:color w:val="000000" w:themeColor="text1"/>
          <w:sz w:val="22"/>
          <w:szCs w:val="22"/>
        </w:rPr>
        <w:t>12</w:t>
      </w:r>
      <w:r w:rsidR="009119B8" w:rsidRPr="002B57F4">
        <w:rPr>
          <w:rFonts w:asciiTheme="minorHAnsi" w:eastAsiaTheme="majorEastAsia" w:hAnsiTheme="minorHAnsi" w:cstheme="minorHAnsi"/>
          <w:b/>
          <w:bCs/>
          <w:color w:val="000000" w:themeColor="text1"/>
          <w:sz w:val="22"/>
          <w:szCs w:val="22"/>
        </w:rPr>
        <w:t xml:space="preserve">, </w:t>
      </w:r>
      <w:r w:rsidR="005C3FFF" w:rsidRPr="002B57F4">
        <w:rPr>
          <w:rFonts w:asciiTheme="minorHAnsi" w:eastAsiaTheme="majorEastAsia" w:hAnsiTheme="minorHAnsi" w:cstheme="minorHAnsi"/>
          <w:b/>
          <w:bCs/>
          <w:color w:val="000000" w:themeColor="text1"/>
          <w:sz w:val="22"/>
          <w:szCs w:val="22"/>
        </w:rPr>
        <w:t>2024</w:t>
      </w:r>
      <w:r w:rsidR="009119B8" w:rsidRPr="002B57F4">
        <w:rPr>
          <w:rFonts w:asciiTheme="minorHAnsi" w:eastAsiaTheme="majorEastAsia" w:hAnsiTheme="minorHAnsi" w:cstheme="minorHAnsi"/>
          <w:b/>
          <w:bCs/>
          <w:color w:val="000000" w:themeColor="text1"/>
          <w:sz w:val="22"/>
          <w:szCs w:val="22"/>
        </w:rPr>
        <w:t>-</w:t>
      </w:r>
      <w:r w:rsidR="005C3FFF" w:rsidRPr="002B57F4">
        <w:rPr>
          <w:rFonts w:asciiTheme="minorHAnsi" w:eastAsiaTheme="majorEastAsia" w:hAnsiTheme="minorHAnsi" w:cstheme="minorHAnsi"/>
          <w:b/>
          <w:bCs/>
          <w:color w:val="000000" w:themeColor="text1"/>
          <w:sz w:val="22"/>
          <w:szCs w:val="22"/>
        </w:rPr>
        <w:t xml:space="preserve">1600HRS. </w:t>
      </w:r>
      <w:r w:rsidR="002038F0" w:rsidRPr="002B57F4">
        <w:rPr>
          <w:rFonts w:asciiTheme="minorHAnsi" w:hAnsiTheme="minorHAnsi" w:cstheme="minorHAnsi"/>
          <w:b/>
          <w:bCs/>
          <w:color w:val="000000" w:themeColor="text1"/>
          <w:sz w:val="22"/>
          <w:szCs w:val="22"/>
        </w:rPr>
        <w:t>(Kabul Local Time)</w:t>
      </w:r>
    </w:p>
    <w:p w14:paraId="683BFC62" w14:textId="77777777" w:rsidR="00AF62BA" w:rsidRPr="002B57F4" w:rsidRDefault="00AF62BA" w:rsidP="00AB5448">
      <w:pPr>
        <w:ind w:left="360" w:hanging="270"/>
        <w:jc w:val="lowKashida"/>
        <w:rPr>
          <w:rFonts w:asciiTheme="minorHAnsi" w:hAnsiTheme="minorHAnsi" w:cstheme="minorHAnsi"/>
          <w:color w:val="000000" w:themeColor="text1"/>
          <w:sz w:val="22"/>
          <w:szCs w:val="22"/>
          <w:lang w:bidi="fa-IR"/>
        </w:rPr>
      </w:pPr>
    </w:p>
    <w:p w14:paraId="604E2553" w14:textId="77777777" w:rsidR="00AF62BA" w:rsidRPr="002B57F4" w:rsidRDefault="00AF62BA" w:rsidP="00AB5448">
      <w:pPr>
        <w:framePr w:hSpace="180" w:wrap="around" w:vAnchor="text" w:hAnchor="margin" w:x="-280" w:y="79"/>
        <w:tabs>
          <w:tab w:val="left" w:pos="-90"/>
          <w:tab w:val="right" w:pos="4184"/>
        </w:tabs>
        <w:ind w:left="360" w:hanging="270"/>
        <w:jc w:val="lowKashida"/>
        <w:rPr>
          <w:rFonts w:asciiTheme="minorHAnsi" w:hAnsiTheme="minorHAnsi" w:cstheme="minorHAnsi"/>
          <w:b/>
          <w:bCs/>
          <w:color w:val="000000" w:themeColor="text1"/>
          <w:sz w:val="22"/>
          <w:szCs w:val="22"/>
        </w:rPr>
      </w:pPr>
    </w:p>
    <w:p w14:paraId="30FAC64F" w14:textId="77777777" w:rsidR="00AF62BA" w:rsidRPr="002B57F4" w:rsidRDefault="00AF62BA" w:rsidP="00AB5448">
      <w:pPr>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u w:val="single"/>
        </w:rPr>
        <w:t>Bids received after the submission deadline will be rejected. Late bids will not be accepted.</w:t>
      </w:r>
    </w:p>
    <w:p w14:paraId="1F96806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Award Criteria</w:t>
      </w:r>
    </w:p>
    <w:p w14:paraId="6BC959CB" w14:textId="20365DC2" w:rsidR="00AF62BA"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Afghanistan will issue the Contract to the technically qualified </w:t>
      </w:r>
      <w:r w:rsidR="00935CEC" w:rsidRPr="002B57F4">
        <w:rPr>
          <w:rFonts w:asciiTheme="minorHAnsi" w:hAnsiTheme="minorHAnsi" w:cstheme="minorHAnsi"/>
          <w:bCs/>
          <w:color w:val="000000" w:themeColor="text1"/>
        </w:rPr>
        <w:t>and financially competitive b</w:t>
      </w:r>
      <w:r w:rsidRPr="002B57F4">
        <w:rPr>
          <w:rFonts w:asciiTheme="minorHAnsi" w:hAnsiTheme="minorHAnsi"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4B94D843" w14:textId="2839597C"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3B2AB281" w14:textId="77777777" w:rsidR="004A0BD4" w:rsidRPr="002B57F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2686A12E"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lastRenderedPageBreak/>
        <w:t>Evaluation and Qualification Criteria</w:t>
      </w:r>
    </w:p>
    <w:p w14:paraId="15E232DC" w14:textId="77777777" w:rsidR="00BC3249" w:rsidRPr="002B57F4" w:rsidRDefault="00AF62BA" w:rsidP="00AB5448">
      <w:pPr>
        <w:suppressAutoHyphens/>
        <w:ind w:left="90"/>
        <w:contextualSpacing/>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2B57F4"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Most Advantageous Bid</w:t>
      </w:r>
    </w:p>
    <w:p w14:paraId="41B76C44" w14:textId="77777777" w:rsidR="00330D3C" w:rsidRPr="002B57F4" w:rsidRDefault="00330D3C" w:rsidP="00330D3C">
      <w:pPr>
        <w:pStyle w:val="ListParagraph"/>
        <w:shd w:val="clear" w:color="auto" w:fill="FFFFFF"/>
        <w:spacing w:after="150" w:line="240" w:lineRule="auto"/>
        <w:ind w:left="90" w:right="134"/>
        <w:jc w:val="both"/>
        <w:rPr>
          <w:rFonts w:asciiTheme="minorHAnsi" w:hAnsiTheme="minorHAnsi" w:cstheme="minorHAnsi"/>
          <w:bCs/>
          <w:color w:val="000000" w:themeColor="text1"/>
        </w:rPr>
      </w:pPr>
      <w:r w:rsidRPr="002B57F4">
        <w:rPr>
          <w:rFonts w:asciiTheme="minorHAnsi" w:hAnsiTheme="minorHAnsi"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 xml:space="preserve">Substantially meet the Eligibility Requirements. </w:t>
      </w:r>
    </w:p>
    <w:p w14:paraId="733B1101"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Substantially meet the Financial Capability Criteria.</w:t>
      </w:r>
    </w:p>
    <w:p w14:paraId="26275740"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The lowest evaluated Bid.</w:t>
      </w:r>
    </w:p>
    <w:p w14:paraId="4E4AF7A2" w14:textId="77777777" w:rsidR="00330D3C" w:rsidRPr="002B57F4" w:rsidRDefault="00330D3C" w:rsidP="00330D3C">
      <w:pPr>
        <w:pStyle w:val="Sub-ClauseText"/>
        <w:rPr>
          <w:rFonts w:asciiTheme="minorHAnsi" w:hAnsiTheme="minorHAnsi" w:cstheme="minorHAnsi"/>
          <w:bCs/>
          <w:color w:val="000000" w:themeColor="text1"/>
          <w:spacing w:val="0"/>
          <w:sz w:val="22"/>
          <w:szCs w:val="22"/>
          <w:lang w:bidi="prs-AF"/>
        </w:rPr>
      </w:pPr>
      <w:r w:rsidRPr="008D63E0">
        <w:rPr>
          <w:rFonts w:asciiTheme="minorHAnsi" w:hAnsiTheme="minorHAnsi" w:cstheme="minorHAnsi"/>
          <w:bCs/>
          <w:color w:val="000000" w:themeColor="text1"/>
          <w:spacing w:val="0"/>
          <w:sz w:val="22"/>
          <w:szCs w:val="22"/>
          <w:lang w:bidi="prs-AF"/>
        </w:rPr>
        <w:t>The evaluation will be undertaken for each lot separately. Each lot will be awarded individually to the supplier or suppliers whose tender complied with the below evaluation method.</w:t>
      </w:r>
      <w:r w:rsidRPr="002B57F4">
        <w:rPr>
          <w:rFonts w:asciiTheme="minorHAnsi" w:hAnsiTheme="minorHAnsi" w:cstheme="minorHAnsi"/>
          <w:bCs/>
          <w:color w:val="000000" w:themeColor="text1"/>
          <w:spacing w:val="0"/>
          <w:sz w:val="22"/>
          <w:szCs w:val="22"/>
          <w:lang w:bidi="prs-AF"/>
        </w:rPr>
        <w:t xml:space="preserve"> </w:t>
      </w:r>
    </w:p>
    <w:p w14:paraId="2D0AE356" w14:textId="77777777" w:rsidR="00330D3C" w:rsidRPr="002B57F4" w:rsidRDefault="00330D3C" w:rsidP="00330D3C">
      <w:pPr>
        <w:pStyle w:val="Sub-ClauseText"/>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2B57F4" w:rsidRDefault="00330D3C" w:rsidP="00330D3C">
      <w:pPr>
        <w:pStyle w:val="Sub-ClauseText"/>
        <w:spacing w:before="0" w:after="0"/>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Lowest price offer of technically qualified/responsive Bid</w:t>
      </w:r>
    </w:p>
    <w:p w14:paraId="05A9E8B3" w14:textId="77777777" w:rsidR="00BC3249" w:rsidRPr="002B57F4" w:rsidRDefault="00BC3249" w:rsidP="00AB5448">
      <w:pPr>
        <w:pStyle w:val="Default"/>
        <w:jc w:val="lowKashida"/>
        <w:rPr>
          <w:rFonts w:asciiTheme="minorHAnsi" w:hAnsiTheme="minorHAnsi" w:cstheme="minorHAnsi"/>
          <w:color w:val="000000" w:themeColor="text1"/>
          <w:sz w:val="22"/>
          <w:szCs w:val="22"/>
        </w:rPr>
      </w:pPr>
    </w:p>
    <w:p w14:paraId="6250C2BD" w14:textId="77777777" w:rsidR="00BC3249" w:rsidRPr="002B57F4" w:rsidRDefault="00900585" w:rsidP="00AB5448">
      <w:pPr>
        <w:pStyle w:val="Default"/>
        <w:jc w:val="lowKashida"/>
        <w:rPr>
          <w:rFonts w:asciiTheme="minorHAnsi" w:hAnsiTheme="minorHAnsi" w:cstheme="minorHAnsi"/>
          <w:color w:val="000000" w:themeColor="text1"/>
          <w:sz w:val="22"/>
          <w:szCs w:val="22"/>
        </w:rPr>
      </w:pPr>
      <w:r w:rsidRPr="002B57F4">
        <w:rPr>
          <w:rFonts w:asciiTheme="minorHAnsi" w:hAnsiTheme="minorHAnsi" w:cstheme="minorHAnsi"/>
          <w:b/>
          <w:bCs/>
          <w:color w:val="000000" w:themeColor="text1"/>
          <w:sz w:val="22"/>
          <w:szCs w:val="22"/>
        </w:rPr>
        <w:t xml:space="preserve">A. </w:t>
      </w:r>
      <w:r w:rsidR="00BC3249" w:rsidRPr="002B57F4">
        <w:rPr>
          <w:rFonts w:asciiTheme="minorHAnsi" w:hAnsiTheme="minorHAnsi" w:cstheme="minorHAnsi"/>
          <w:b/>
          <w:bCs/>
          <w:color w:val="000000" w:themeColor="text1"/>
          <w:sz w:val="22"/>
          <w:szCs w:val="22"/>
        </w:rPr>
        <w:t>ESSENTIAL ELIGIBILITY REQUIREMENTS</w:t>
      </w:r>
      <w:r w:rsidR="00BC3249" w:rsidRPr="002B57F4">
        <w:rPr>
          <w:rFonts w:asciiTheme="minorHAnsi" w:hAnsiTheme="minorHAnsi" w:cstheme="minorHAnsi"/>
          <w:color w:val="000000" w:themeColor="text1"/>
          <w:sz w:val="22"/>
          <w:szCs w:val="22"/>
        </w:rPr>
        <w:t xml:space="preserve"> </w:t>
      </w:r>
    </w:p>
    <w:p w14:paraId="4F4BB0D7" w14:textId="77777777" w:rsidR="00BC3249" w:rsidRPr="002B57F4" w:rsidRDefault="00BC3249" w:rsidP="00AB5448">
      <w:pPr>
        <w:pStyle w:val="Default"/>
        <w:ind w:left="720"/>
        <w:jc w:val="lowKashida"/>
        <w:rPr>
          <w:rFonts w:asciiTheme="minorHAnsi" w:hAnsiTheme="minorHAnsi" w:cstheme="minorHAnsi"/>
          <w:color w:val="000000" w:themeColor="text1"/>
          <w:sz w:val="22"/>
          <w:szCs w:val="22"/>
        </w:rPr>
      </w:pPr>
    </w:p>
    <w:p w14:paraId="25CBFC5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Supplier Code of Conduct Form under ITB: adherence to supplier code of conduct &amp; safeguarding, Ethical principles such as no child </w:t>
      </w:r>
      <w:proofErr w:type="spellStart"/>
      <w:r w:rsidRPr="002B57F4">
        <w:rPr>
          <w:rFonts w:asciiTheme="minorHAnsi" w:hAnsiTheme="minorHAnsi" w:cstheme="minorHAnsi"/>
          <w:color w:val="000000" w:themeColor="text1"/>
          <w:sz w:val="22"/>
          <w:szCs w:val="22"/>
        </w:rPr>
        <w:t>labor</w:t>
      </w:r>
      <w:proofErr w:type="spellEnd"/>
      <w:r w:rsidRPr="002B57F4">
        <w:rPr>
          <w:rFonts w:asciiTheme="minorHAnsi" w:hAnsiTheme="minorHAnsi" w:cstheme="minorHAnsi"/>
          <w:color w:val="000000" w:themeColor="text1"/>
          <w:sz w:val="22"/>
          <w:szCs w:val="22"/>
        </w:rPr>
        <w:t xml:space="preserve">, etc. the relevant form must be completed, signed and stamped. </w:t>
      </w:r>
    </w:p>
    <w:p w14:paraId="3B30C002"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Vendors Qualification and Registration under ITB: Accurately complete, signed and stamped. </w:t>
      </w:r>
    </w:p>
    <w:p w14:paraId="5842D70E"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Default="002B57F4" w:rsidP="002B57F4">
      <w:pPr>
        <w:pStyle w:val="Default"/>
        <w:jc w:val="lowKashida"/>
        <w:rPr>
          <w:rFonts w:asciiTheme="minorHAnsi" w:hAnsiTheme="minorHAnsi" w:cstheme="minorHAnsi"/>
          <w:color w:val="000000" w:themeColor="text1"/>
          <w:sz w:val="22"/>
          <w:szCs w:val="22"/>
        </w:rPr>
      </w:pPr>
    </w:p>
    <w:p w14:paraId="317BCB9C" w14:textId="77777777" w:rsidR="002B57F4" w:rsidRDefault="002B57F4" w:rsidP="002B57F4">
      <w:pPr>
        <w:pStyle w:val="Default"/>
        <w:jc w:val="lowKashida"/>
        <w:rPr>
          <w:rFonts w:asciiTheme="minorHAnsi" w:hAnsiTheme="minorHAnsi" w:cstheme="minorHAnsi"/>
          <w:color w:val="000000" w:themeColor="text1"/>
          <w:sz w:val="22"/>
          <w:szCs w:val="22"/>
        </w:rPr>
      </w:pPr>
    </w:p>
    <w:p w14:paraId="753EFC81" w14:textId="77777777" w:rsidR="002B57F4" w:rsidRDefault="002B57F4" w:rsidP="002B57F4">
      <w:pPr>
        <w:pStyle w:val="Default"/>
        <w:jc w:val="lowKashida"/>
        <w:rPr>
          <w:rFonts w:asciiTheme="minorHAnsi" w:hAnsiTheme="minorHAnsi" w:cstheme="minorHAnsi"/>
          <w:color w:val="000000" w:themeColor="text1"/>
          <w:sz w:val="22"/>
          <w:szCs w:val="22"/>
        </w:rPr>
      </w:pPr>
    </w:p>
    <w:p w14:paraId="0C69E318" w14:textId="77777777" w:rsidR="002B57F4" w:rsidRDefault="002B57F4" w:rsidP="002B57F4">
      <w:pPr>
        <w:pStyle w:val="Default"/>
        <w:jc w:val="lowKashida"/>
        <w:rPr>
          <w:rFonts w:asciiTheme="minorHAnsi" w:hAnsiTheme="minorHAnsi" w:cstheme="minorHAnsi"/>
          <w:color w:val="000000" w:themeColor="text1"/>
          <w:sz w:val="22"/>
          <w:szCs w:val="22"/>
        </w:rPr>
      </w:pPr>
    </w:p>
    <w:p w14:paraId="5539B781" w14:textId="77777777" w:rsidR="002B57F4" w:rsidRDefault="002B57F4" w:rsidP="002B57F4">
      <w:pPr>
        <w:pStyle w:val="Default"/>
        <w:jc w:val="lowKashida"/>
        <w:rPr>
          <w:rFonts w:asciiTheme="minorHAnsi" w:hAnsiTheme="minorHAnsi" w:cstheme="minorHAnsi"/>
          <w:color w:val="000000" w:themeColor="text1"/>
          <w:sz w:val="22"/>
          <w:szCs w:val="22"/>
        </w:rPr>
      </w:pPr>
    </w:p>
    <w:p w14:paraId="2241BB03" w14:textId="77777777" w:rsidR="002B57F4" w:rsidRDefault="002B57F4" w:rsidP="002B57F4">
      <w:pPr>
        <w:pStyle w:val="Default"/>
        <w:jc w:val="lowKashida"/>
        <w:rPr>
          <w:rFonts w:asciiTheme="minorHAnsi" w:hAnsiTheme="minorHAnsi" w:cstheme="minorHAnsi"/>
          <w:color w:val="000000" w:themeColor="text1"/>
          <w:sz w:val="22"/>
          <w:szCs w:val="22"/>
        </w:rPr>
      </w:pPr>
    </w:p>
    <w:p w14:paraId="4EB03230" w14:textId="77777777" w:rsidR="002B57F4" w:rsidRDefault="002B57F4" w:rsidP="002B57F4">
      <w:pPr>
        <w:pStyle w:val="Default"/>
        <w:jc w:val="lowKashida"/>
        <w:rPr>
          <w:rFonts w:asciiTheme="minorHAnsi" w:hAnsiTheme="minorHAnsi" w:cstheme="minorHAnsi"/>
          <w:color w:val="000000" w:themeColor="text1"/>
          <w:sz w:val="22"/>
          <w:szCs w:val="22"/>
        </w:rPr>
      </w:pPr>
    </w:p>
    <w:p w14:paraId="58823BF2" w14:textId="77777777" w:rsidR="002B57F4" w:rsidRDefault="002B57F4" w:rsidP="002B57F4">
      <w:pPr>
        <w:pStyle w:val="Default"/>
        <w:jc w:val="lowKashida"/>
        <w:rPr>
          <w:rFonts w:asciiTheme="minorHAnsi" w:hAnsiTheme="minorHAnsi" w:cstheme="minorHAnsi"/>
          <w:color w:val="000000" w:themeColor="text1"/>
          <w:sz w:val="22"/>
          <w:szCs w:val="22"/>
        </w:rPr>
      </w:pPr>
    </w:p>
    <w:p w14:paraId="17428AF5" w14:textId="77777777" w:rsidR="002B57F4" w:rsidRDefault="002B57F4" w:rsidP="002B57F4">
      <w:pPr>
        <w:pStyle w:val="Default"/>
        <w:jc w:val="lowKashida"/>
        <w:rPr>
          <w:rFonts w:asciiTheme="minorHAnsi" w:hAnsiTheme="minorHAnsi" w:cstheme="minorHAnsi"/>
          <w:color w:val="000000" w:themeColor="text1"/>
          <w:sz w:val="22"/>
          <w:szCs w:val="22"/>
        </w:rPr>
      </w:pPr>
    </w:p>
    <w:p w14:paraId="6ED99CE3" w14:textId="77777777" w:rsidR="002B57F4" w:rsidRPr="002B57F4" w:rsidRDefault="002B57F4" w:rsidP="002B57F4">
      <w:pPr>
        <w:pStyle w:val="Default"/>
        <w:jc w:val="lowKashida"/>
        <w:rPr>
          <w:rFonts w:asciiTheme="minorHAnsi" w:hAnsiTheme="minorHAnsi" w:cstheme="minorHAnsi"/>
          <w:color w:val="000000" w:themeColor="text1"/>
          <w:sz w:val="22"/>
          <w:szCs w:val="22"/>
        </w:rPr>
      </w:pPr>
    </w:p>
    <w:p w14:paraId="2D64A009" w14:textId="77777777" w:rsidR="000353F7" w:rsidRPr="002B57F4" w:rsidRDefault="000353F7" w:rsidP="00965885">
      <w:pPr>
        <w:pStyle w:val="Default"/>
        <w:ind w:left="720"/>
        <w:jc w:val="lowKashida"/>
        <w:rPr>
          <w:rFonts w:asciiTheme="minorHAnsi" w:hAnsiTheme="minorHAnsi" w:cstheme="minorHAnsi"/>
          <w:color w:val="000000" w:themeColor="text1"/>
          <w:sz w:val="22"/>
          <w:szCs w:val="22"/>
        </w:rPr>
      </w:pPr>
    </w:p>
    <w:p w14:paraId="085C3E95" w14:textId="77777777" w:rsidR="000353F7" w:rsidRPr="002B57F4" w:rsidRDefault="000353F7" w:rsidP="00AB5448">
      <w:pPr>
        <w:autoSpaceDE w:val="0"/>
        <w:autoSpaceDN w:val="0"/>
        <w:adjustRightInd w:val="0"/>
        <w:jc w:val="lowKashida"/>
        <w:rPr>
          <w:rFonts w:asciiTheme="minorHAnsi" w:hAnsiTheme="minorHAnsi" w:cstheme="minorHAnsi"/>
          <w:b/>
          <w:bCs/>
          <w:color w:val="000000" w:themeColor="text1"/>
          <w:sz w:val="22"/>
          <w:szCs w:val="22"/>
          <w:lang w:val="en-GB" w:eastAsia="zh-CN" w:bidi="ar-SA"/>
        </w:rPr>
      </w:pPr>
      <w:r w:rsidRPr="002B57F4">
        <w:rPr>
          <w:rFonts w:asciiTheme="minorHAnsi" w:hAnsiTheme="minorHAnsi" w:cstheme="minorHAnsi"/>
          <w:b/>
          <w:bCs/>
          <w:color w:val="000000" w:themeColor="text1"/>
          <w:sz w:val="22"/>
          <w:szCs w:val="22"/>
          <w:lang w:val="en-GB" w:eastAsia="zh-CN" w:bidi="ar-SA"/>
        </w:rPr>
        <w:lastRenderedPageBreak/>
        <w:t xml:space="preserve">B. TECHNICAL CRITERIA </w:t>
      </w:r>
    </w:p>
    <w:p w14:paraId="55D98E47" w14:textId="77777777" w:rsidR="00AB5448" w:rsidRPr="002B57F4" w:rsidRDefault="00AB5448" w:rsidP="00AB5448">
      <w:pPr>
        <w:autoSpaceDE w:val="0"/>
        <w:autoSpaceDN w:val="0"/>
        <w:adjustRightInd w:val="0"/>
        <w:jc w:val="lowKashida"/>
        <w:rPr>
          <w:rFonts w:asciiTheme="minorHAnsi" w:hAnsiTheme="minorHAnsi" w:cstheme="minorHAnsi"/>
          <w:color w:val="000000" w:themeColor="text1"/>
          <w:sz w:val="22"/>
          <w:szCs w:val="22"/>
          <w:lang w:val="en-GB" w:eastAsia="zh-CN" w:bidi="ar-SA"/>
        </w:rPr>
      </w:pPr>
    </w:p>
    <w:p w14:paraId="163423D2" w14:textId="52FEF686" w:rsidR="00900585" w:rsidRPr="002B57F4" w:rsidRDefault="00ED3A18" w:rsidP="00AB5448">
      <w:pPr>
        <w:spacing w:after="215"/>
        <w:ind w:left="372"/>
        <w:jc w:val="lowKashida"/>
        <w:rPr>
          <w:rFonts w:asciiTheme="minorHAnsi" w:hAnsiTheme="minorHAnsi" w:cstheme="minorHAnsi"/>
          <w:color w:val="000000" w:themeColor="text1"/>
          <w:sz w:val="22"/>
          <w:szCs w:val="22"/>
        </w:rPr>
      </w:pPr>
      <w:r w:rsidRPr="00ED3A18">
        <w:rPr>
          <w:rFonts w:asciiTheme="minorHAnsi" w:hAnsiTheme="minorHAnsi" w:cstheme="minorHAnsi"/>
          <w:b/>
          <w:color w:val="000000" w:themeColor="text1"/>
          <w:sz w:val="22"/>
          <w:szCs w:val="22"/>
        </w:rPr>
        <w:t>Site Visit [20 Mark</w:t>
      </w:r>
      <w:r w:rsidRPr="00ED3A18">
        <w:rPr>
          <w:rFonts w:asciiTheme="minorHAnsi" w:hAnsiTheme="minorHAnsi"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ED3A18">
        <w:rPr>
          <w:rFonts w:asciiTheme="minorHAnsi" w:hAnsiTheme="minorHAnsi" w:cstheme="minorHAnsi"/>
          <w:bCs/>
          <w:color w:val="000000" w:themeColor="text1"/>
          <w:sz w:val="22"/>
          <w:szCs w:val="22"/>
        </w:rPr>
        <w:t>BoQ</w:t>
      </w:r>
      <w:proofErr w:type="spellEnd"/>
      <w:r w:rsidRPr="00ED3A18">
        <w:rPr>
          <w:rFonts w:asciiTheme="minorHAnsi" w:hAnsiTheme="minorHAnsi" w:cstheme="minorHAnsi"/>
          <w:bCs/>
          <w:color w:val="000000" w:themeColor="text1"/>
          <w:sz w:val="22"/>
          <w:szCs w:val="22"/>
        </w:rPr>
        <w:t xml:space="preserve"> and </w:t>
      </w:r>
      <w:proofErr w:type="spellStart"/>
      <w:r w:rsidRPr="00ED3A18">
        <w:rPr>
          <w:rFonts w:asciiTheme="minorHAnsi" w:hAnsiTheme="minorHAnsi" w:cstheme="minorHAnsi"/>
          <w:bCs/>
          <w:color w:val="000000" w:themeColor="text1"/>
          <w:sz w:val="22"/>
          <w:szCs w:val="22"/>
        </w:rPr>
        <w:t>ToR</w:t>
      </w:r>
      <w:proofErr w:type="spellEnd"/>
      <w:r w:rsidRPr="00ED3A18">
        <w:rPr>
          <w:rFonts w:asciiTheme="minorHAnsi" w:hAnsiTheme="minorHAnsi"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2B57F4"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2B57F4" w:rsidRDefault="002B57F4" w:rsidP="002B57F4">
            <w:pPr>
              <w:pStyle w:val="ListParagraph"/>
              <w:spacing w:before="100" w:beforeAutospacing="1" w:after="100" w:afterAutospacing="1"/>
              <w:jc w:val="center"/>
              <w:rPr>
                <w:rFonts w:asciiTheme="minorHAnsi" w:hAnsiTheme="minorHAnsi" w:cs="Calibri"/>
                <w:b/>
                <w:bCs/>
                <w:color w:val="000000" w:themeColor="text1"/>
              </w:rPr>
            </w:pPr>
            <w:r w:rsidRPr="002B57F4">
              <w:rPr>
                <w:rFonts w:asciiTheme="minorHAnsi" w:hAnsiTheme="minorHAnsi"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2B57F4" w:rsidRDefault="00883D8F" w:rsidP="00883D8F">
            <w:pPr>
              <w:spacing w:before="100" w:beforeAutospacing="1" w:after="100" w:afterAutospacing="1"/>
              <w:jc w:val="center"/>
              <w:rPr>
                <w:rFonts w:cs="Calibri"/>
                <w:b/>
                <w:bCs/>
                <w:color w:val="000000" w:themeColor="text1"/>
                <w:sz w:val="22"/>
                <w:szCs w:val="22"/>
              </w:rPr>
            </w:pPr>
            <w:r w:rsidRPr="002B57F4">
              <w:rPr>
                <w:rFonts w:cs="Calibri"/>
                <w:b/>
                <w:bCs/>
                <w:color w:val="000000" w:themeColor="text1"/>
                <w:sz w:val="22"/>
                <w:szCs w:val="22"/>
              </w:rPr>
              <w:t>Allocated Marks</w:t>
            </w:r>
          </w:p>
        </w:tc>
      </w:tr>
      <w:tr w:rsidR="002B57F4" w:rsidRPr="002B57F4"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4F2085F7"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Pr>
                <w:rFonts w:ascii="Lato" w:eastAsia="Lato" w:hAnsi="Lato" w:cs="Lato" w:hint="cs"/>
                <w:color w:val="D13438"/>
                <w:sz w:val="20"/>
                <w:szCs w:val="20"/>
                <w:u w:val="single"/>
                <w:rtl/>
              </w:rPr>
              <w:t>20</w:t>
            </w:r>
            <w:r w:rsidRPr="53C4A6C5">
              <w:rPr>
                <w:rFonts w:ascii="Lato" w:eastAsia="Lato" w:hAnsi="Lato" w:cs="Lato"/>
                <w:sz w:val="20"/>
                <w:szCs w:val="20"/>
              </w:rPr>
              <w:t xml:space="preserve">Marks). </w:t>
            </w:r>
          </w:p>
          <w:p w14:paraId="2DC03145"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D75343">
              <w:rPr>
                <w:rFonts w:ascii="Lato" w:eastAsia="Lato" w:hAnsi="Lato" w:cs="Lato"/>
                <w:color w:val="FF0000"/>
                <w:sz w:val="20"/>
                <w:szCs w:val="20"/>
              </w:rPr>
              <w:t xml:space="preserve"> (8 Marks). </w:t>
            </w:r>
          </w:p>
          <w:p w14:paraId="412EE40E"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D75343">
              <w:rPr>
                <w:rFonts w:ascii="Lato" w:eastAsia="Lato" w:hAnsi="Lato" w:cs="Lato"/>
                <w:color w:val="FF0000"/>
                <w:sz w:val="20"/>
                <w:szCs w:val="20"/>
              </w:rPr>
              <w:t xml:space="preserve">(6 Marks). </w:t>
            </w:r>
          </w:p>
          <w:p w14:paraId="3EEFCB92"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THREE Photos from each site but does not provide its findings from the site visit in terms of a brief report </w:t>
            </w:r>
            <w:r w:rsidRPr="00D75343">
              <w:rPr>
                <w:rFonts w:ascii="Lato" w:eastAsia="Lato" w:hAnsi="Lato" w:cs="Lato"/>
                <w:color w:val="FF0000"/>
                <w:sz w:val="20"/>
                <w:szCs w:val="20"/>
              </w:rPr>
              <w:t>(5 Marks)</w:t>
            </w:r>
            <w:r w:rsidRPr="53C4A6C5">
              <w:rPr>
                <w:rFonts w:ascii="Lato" w:eastAsia="Lato" w:hAnsi="Lato" w:cs="Lato"/>
                <w:sz w:val="20"/>
                <w:szCs w:val="20"/>
              </w:rPr>
              <w:t xml:space="preserve">. </w:t>
            </w:r>
          </w:p>
          <w:p w14:paraId="10617BC1"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TWO Photos from each site but does not provide its findings from the site visit in terms of a brief report </w:t>
            </w:r>
            <w:r w:rsidRPr="00D75343">
              <w:rPr>
                <w:rFonts w:ascii="Lato" w:eastAsia="Lato" w:hAnsi="Lato" w:cs="Lato"/>
                <w:color w:val="FF0000"/>
                <w:sz w:val="20"/>
                <w:szCs w:val="20"/>
              </w:rPr>
              <w:t xml:space="preserve">(4 Marks). </w:t>
            </w:r>
          </w:p>
          <w:p w14:paraId="06D55B2E" w14:textId="77777777" w:rsidR="00F44E28" w:rsidRDefault="00F44E28" w:rsidP="00F44E28">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ONE Photos from each site but does not provide its findings from the site visit in terms of a brief report </w:t>
            </w:r>
            <w:r w:rsidRPr="00D75343">
              <w:rPr>
                <w:rFonts w:ascii="Lato" w:eastAsia="Lato" w:hAnsi="Lato" w:cs="Lato"/>
                <w:color w:val="FF0000"/>
                <w:sz w:val="20"/>
                <w:szCs w:val="20"/>
              </w:rPr>
              <w:t xml:space="preserve">(2 Marks),  </w:t>
            </w:r>
          </w:p>
          <w:p w14:paraId="7025379B" w14:textId="4217B2CD" w:rsidR="00883D8F" w:rsidRPr="002B57F4" w:rsidRDefault="00F44E28" w:rsidP="00F44E28">
            <w:pPr>
              <w:spacing w:after="33" w:line="259" w:lineRule="auto"/>
              <w:rPr>
                <w:color w:val="000000" w:themeColor="text1"/>
                <w:sz w:val="22"/>
                <w:szCs w:val="22"/>
              </w:rPr>
            </w:pPr>
            <w:r w:rsidRPr="53C4A6C5">
              <w:rPr>
                <w:rFonts w:ascii="Lato" w:eastAsia="Lato" w:hAnsi="Lato" w:cs="Lato"/>
                <w:sz w:val="20"/>
                <w:szCs w:val="20"/>
              </w:rPr>
              <w:t>If the bidder neither provides photos from the contract implementation site as evidence of conducting site visit nor provide its finding report form, its site visit</w:t>
            </w:r>
            <w:r w:rsidRPr="00D75343">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2B57F4" w:rsidRDefault="00ED3A18" w:rsidP="00883D8F">
            <w:pPr>
              <w:spacing w:line="259" w:lineRule="auto"/>
              <w:ind w:right="58"/>
              <w:jc w:val="center"/>
              <w:rPr>
                <w:color w:val="000000" w:themeColor="text1"/>
                <w:sz w:val="22"/>
                <w:szCs w:val="22"/>
              </w:rPr>
            </w:pPr>
            <w:r>
              <w:rPr>
                <w:color w:val="000000" w:themeColor="text1"/>
                <w:sz w:val="22"/>
                <w:szCs w:val="22"/>
              </w:rPr>
              <w:t>20</w:t>
            </w:r>
            <w:r w:rsidR="00883D8F" w:rsidRPr="002B57F4">
              <w:rPr>
                <w:color w:val="000000" w:themeColor="text1"/>
                <w:sz w:val="22"/>
                <w:szCs w:val="22"/>
              </w:rPr>
              <w:t xml:space="preserve"> Marks</w:t>
            </w:r>
          </w:p>
        </w:tc>
      </w:tr>
      <w:tr w:rsidR="002B57F4" w:rsidRPr="002B57F4"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2.</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Bidder </w:t>
            </w:r>
            <w:r w:rsidRPr="002B57F4">
              <w:rPr>
                <w:color w:val="000000" w:themeColor="text1"/>
                <w:sz w:val="22"/>
                <w:szCs w:val="22"/>
              </w:rPr>
              <w:t xml:space="preserve">Experience for the similar works or an equivalent </w:t>
            </w:r>
          </w:p>
        </w:tc>
      </w:tr>
      <w:tr w:rsidR="002B57F4" w:rsidRPr="002B57F4"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7979B3DF" w14:textId="77777777" w:rsidR="00F44E28" w:rsidRDefault="00883D8F" w:rsidP="00F44E28">
            <w:pPr>
              <w:pStyle w:val="ListParagraph"/>
              <w:numPr>
                <w:ilvl w:val="0"/>
                <w:numId w:val="35"/>
              </w:numPr>
              <w:spacing w:after="0" w:line="259" w:lineRule="auto"/>
              <w:jc w:val="both"/>
              <w:rPr>
                <w:rFonts w:ascii="Lato" w:eastAsia="Lato" w:hAnsi="Lato" w:cs="Lato"/>
                <w:sz w:val="20"/>
                <w:szCs w:val="20"/>
              </w:rPr>
            </w:pPr>
            <w:r w:rsidRPr="002B57F4">
              <w:rPr>
                <w:color w:val="000000" w:themeColor="text1"/>
              </w:rPr>
              <w:t xml:space="preserve"> </w:t>
            </w:r>
            <w:r w:rsidR="00F44E28" w:rsidRPr="53C4A6C5">
              <w:rPr>
                <w:rFonts w:ascii="Lato" w:eastAsia="Lato" w:hAnsi="Lato" w:cs="Lato"/>
                <w:sz w:val="20"/>
                <w:szCs w:val="20"/>
              </w:rPr>
              <w:t xml:space="preserve">Number of years as Construction Company providing similar services. </w:t>
            </w:r>
            <w:r w:rsidR="00F44E28" w:rsidRPr="0073608A">
              <w:rPr>
                <w:rFonts w:ascii="Lato" w:eastAsia="Lato" w:hAnsi="Lato" w:cs="Lato"/>
                <w:color w:val="FF0000"/>
                <w:sz w:val="20"/>
                <w:szCs w:val="20"/>
              </w:rPr>
              <w:t xml:space="preserve">10-20 </w:t>
            </w:r>
            <w:r w:rsidR="00F44E28" w:rsidRPr="53C4A6C5">
              <w:rPr>
                <w:rFonts w:ascii="Lato" w:eastAsia="Lato" w:hAnsi="Lato" w:cs="Lato"/>
                <w:sz w:val="20"/>
                <w:szCs w:val="20"/>
              </w:rPr>
              <w:t>years' experience (</w:t>
            </w:r>
            <w:r w:rsidR="00F44E28" w:rsidRPr="0073608A">
              <w:rPr>
                <w:rFonts w:ascii="Lato" w:eastAsia="Lato" w:hAnsi="Lato" w:cs="Lato"/>
                <w:color w:val="FF0000"/>
                <w:sz w:val="20"/>
                <w:szCs w:val="20"/>
              </w:rPr>
              <w:t>3 marks</w:t>
            </w:r>
            <w:r w:rsidR="00F44E28" w:rsidRPr="53C4A6C5">
              <w:rPr>
                <w:rFonts w:ascii="Lato" w:eastAsia="Lato" w:hAnsi="Lato" w:cs="Lato"/>
                <w:sz w:val="20"/>
                <w:szCs w:val="20"/>
              </w:rPr>
              <w:t xml:space="preserve">), </w:t>
            </w:r>
            <w:r w:rsidR="00F44E28" w:rsidRPr="0073608A">
              <w:rPr>
                <w:rFonts w:ascii="Lato" w:eastAsia="Lato" w:hAnsi="Lato" w:cs="Lato"/>
                <w:color w:val="FF0000"/>
                <w:sz w:val="20"/>
                <w:szCs w:val="20"/>
              </w:rPr>
              <w:t>5-9</w:t>
            </w:r>
            <w:r w:rsidR="00F44E28" w:rsidRPr="53C4A6C5">
              <w:rPr>
                <w:rFonts w:ascii="Lato" w:eastAsia="Lato" w:hAnsi="Lato" w:cs="Lato"/>
                <w:sz w:val="20"/>
                <w:szCs w:val="20"/>
              </w:rPr>
              <w:t xml:space="preserve"> years' experience (</w:t>
            </w:r>
            <w:r w:rsidR="00F44E28" w:rsidRPr="0073608A">
              <w:rPr>
                <w:rFonts w:ascii="Lato" w:eastAsia="Lato" w:hAnsi="Lato" w:cs="Lato"/>
                <w:color w:val="FF0000"/>
                <w:sz w:val="20"/>
                <w:szCs w:val="20"/>
              </w:rPr>
              <w:t>2 marks</w:t>
            </w:r>
            <w:r w:rsidR="00F44E28" w:rsidRPr="53C4A6C5">
              <w:rPr>
                <w:rFonts w:ascii="Lato" w:eastAsia="Lato" w:hAnsi="Lato" w:cs="Lato"/>
                <w:sz w:val="20"/>
                <w:szCs w:val="20"/>
              </w:rPr>
              <w:t xml:space="preserve">) and less than </w:t>
            </w:r>
            <w:r w:rsidR="00F44E28" w:rsidRPr="0073608A">
              <w:rPr>
                <w:rFonts w:ascii="Lato" w:eastAsia="Lato" w:hAnsi="Lato" w:cs="Lato"/>
                <w:color w:val="FF0000"/>
                <w:sz w:val="20"/>
                <w:szCs w:val="20"/>
              </w:rPr>
              <w:t xml:space="preserve">5 years' </w:t>
            </w:r>
            <w:r w:rsidR="00F44E28" w:rsidRPr="53C4A6C5">
              <w:rPr>
                <w:rFonts w:ascii="Lato" w:eastAsia="Lato" w:hAnsi="Lato" w:cs="Lato"/>
                <w:sz w:val="20"/>
                <w:szCs w:val="20"/>
              </w:rPr>
              <w:t>experience (</w:t>
            </w:r>
            <w:r w:rsidR="00F44E28" w:rsidRPr="0073608A">
              <w:rPr>
                <w:rFonts w:ascii="Lato" w:eastAsia="Lato" w:hAnsi="Lato" w:cs="Lato"/>
                <w:color w:val="FF0000"/>
                <w:sz w:val="20"/>
                <w:szCs w:val="20"/>
              </w:rPr>
              <w:t>Zero marks</w:t>
            </w:r>
            <w:r w:rsidR="00F44E28" w:rsidRPr="53C4A6C5">
              <w:rPr>
                <w:rFonts w:ascii="Lato" w:eastAsia="Lato" w:hAnsi="Lato" w:cs="Lato"/>
                <w:sz w:val="20"/>
                <w:szCs w:val="20"/>
              </w:rPr>
              <w:t>)</w:t>
            </w:r>
          </w:p>
          <w:p w14:paraId="4CF6676D" w14:textId="77777777" w:rsidR="00F44E28" w:rsidRDefault="00F44E28" w:rsidP="00F44E28">
            <w:pPr>
              <w:pStyle w:val="ListParagraph"/>
              <w:numPr>
                <w:ilvl w:val="0"/>
                <w:numId w:val="35"/>
              </w:numPr>
              <w:spacing w:after="0" w:line="259" w:lineRule="auto"/>
              <w:jc w:val="both"/>
              <w:rPr>
                <w:rFonts w:ascii="Lato" w:eastAsia="Lato" w:hAnsi="Lato" w:cs="Lato"/>
                <w:sz w:val="20"/>
                <w:szCs w:val="20"/>
              </w:rPr>
            </w:pPr>
            <w:r w:rsidRPr="53C4A6C5">
              <w:rPr>
                <w:rFonts w:ascii="Lato" w:eastAsia="Lato" w:hAnsi="Lato" w:cs="Lato"/>
                <w:sz w:val="20"/>
                <w:szCs w:val="20"/>
              </w:rPr>
              <w:t>List and documents of services of similar nature completed in past three (</w:t>
            </w:r>
            <w:r w:rsidRPr="0073608A">
              <w:rPr>
                <w:rFonts w:ascii="Lato" w:eastAsia="Lato" w:hAnsi="Lato" w:cs="Lato"/>
                <w:color w:val="FF0000"/>
                <w:sz w:val="20"/>
                <w:szCs w:val="20"/>
              </w:rPr>
              <w:t>3</w:t>
            </w:r>
            <w:r w:rsidRPr="53C4A6C5">
              <w:rPr>
                <w:rFonts w:ascii="Lato" w:eastAsia="Lato" w:hAnsi="Lato" w:cs="Lato"/>
                <w:sz w:val="20"/>
                <w:szCs w:val="20"/>
              </w:rPr>
              <w:t xml:space="preserve">) years with reference and </w:t>
            </w:r>
            <w:r>
              <w:rPr>
                <w:rFonts w:ascii="Lato" w:eastAsia="Lato" w:hAnsi="Lato" w:cs="Lato"/>
                <w:sz w:val="20"/>
                <w:szCs w:val="20"/>
              </w:rPr>
              <w:t xml:space="preserve">contract value of not less than </w:t>
            </w:r>
            <w:r>
              <w:rPr>
                <w:rFonts w:ascii="Helvetica" w:hAnsi="Helvetica"/>
                <w:color w:val="FF0000"/>
                <w:sz w:val="19"/>
                <w:szCs w:val="19"/>
                <w:shd w:val="clear" w:color="auto" w:fill="E6E6E6"/>
              </w:rPr>
              <w:t>50,000 USD</w:t>
            </w:r>
            <w:r>
              <w:rPr>
                <w:rFonts w:ascii="Lato" w:eastAsia="Lato" w:hAnsi="Lato" w:cs="Lato"/>
                <w:sz w:val="20"/>
                <w:szCs w:val="20"/>
              </w:rPr>
              <w:t xml:space="preserve"> </w:t>
            </w:r>
            <w:r w:rsidRPr="53C4A6C5">
              <w:rPr>
                <w:rFonts w:ascii="Lato" w:eastAsia="Lato" w:hAnsi="Lato" w:cs="Lato"/>
                <w:sz w:val="20"/>
                <w:szCs w:val="20"/>
              </w:rPr>
              <w:t>(</w:t>
            </w:r>
            <w:r w:rsidRPr="0073608A">
              <w:rPr>
                <w:rFonts w:ascii="Lato" w:eastAsia="Lato" w:hAnsi="Lato" w:cs="Lato"/>
                <w:color w:val="FF0000"/>
                <w:sz w:val="20"/>
                <w:szCs w:val="20"/>
              </w:rPr>
              <w:t>15 Marks</w:t>
            </w:r>
            <w:r w:rsidRPr="53C4A6C5">
              <w:rPr>
                <w:rFonts w:ascii="Lato" w:eastAsia="Lato" w:hAnsi="Lato" w:cs="Lato"/>
                <w:sz w:val="20"/>
                <w:szCs w:val="20"/>
              </w:rPr>
              <w:t>)</w:t>
            </w:r>
          </w:p>
          <w:p w14:paraId="7ABEE89B" w14:textId="23EA8C5A" w:rsidR="00883D8F" w:rsidRPr="002B57F4" w:rsidRDefault="00F44E28" w:rsidP="00F44E28">
            <w:pPr>
              <w:spacing w:line="259" w:lineRule="auto"/>
              <w:ind w:right="54"/>
              <w:jc w:val="both"/>
              <w:rPr>
                <w:color w:val="000000" w:themeColor="text1"/>
                <w:sz w:val="22"/>
                <w:szCs w:val="22"/>
              </w:rPr>
            </w:pPr>
            <w:r w:rsidRPr="53C4A6C5">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2B57F4" w:rsidRDefault="00883D8F" w:rsidP="002B57F4">
            <w:pPr>
              <w:spacing w:after="9" w:line="259" w:lineRule="auto"/>
              <w:ind w:right="58"/>
              <w:jc w:val="center"/>
              <w:rPr>
                <w:color w:val="000000" w:themeColor="text1"/>
                <w:sz w:val="22"/>
                <w:szCs w:val="22"/>
              </w:rPr>
            </w:pPr>
            <w:r w:rsidRPr="002B57F4">
              <w:rPr>
                <w:color w:val="000000" w:themeColor="text1"/>
                <w:sz w:val="22"/>
                <w:szCs w:val="22"/>
              </w:rPr>
              <w:t>20 Marks</w:t>
            </w:r>
          </w:p>
          <w:p w14:paraId="424AFF2A" w14:textId="77777777" w:rsidR="00883D8F" w:rsidRPr="002B57F4" w:rsidRDefault="00883D8F" w:rsidP="002B57F4">
            <w:pPr>
              <w:spacing w:line="259" w:lineRule="auto"/>
              <w:ind w:left="771"/>
              <w:jc w:val="center"/>
              <w:rPr>
                <w:color w:val="000000" w:themeColor="text1"/>
                <w:sz w:val="22"/>
                <w:szCs w:val="22"/>
              </w:rPr>
            </w:pPr>
          </w:p>
        </w:tc>
      </w:tr>
      <w:tr w:rsidR="002B57F4" w:rsidRPr="002B57F4"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3.</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Proposed Step by step for the works (Approach, Methodology, Schedule of works, </w:t>
            </w:r>
          </w:p>
          <w:p w14:paraId="0DEB43DF" w14:textId="77777777" w:rsidR="00883D8F" w:rsidRPr="002B57F4" w:rsidRDefault="00883D8F" w:rsidP="00D45C58">
            <w:pPr>
              <w:spacing w:line="259" w:lineRule="auto"/>
              <w:ind w:left="1080"/>
              <w:rPr>
                <w:color w:val="000000" w:themeColor="text1"/>
                <w:sz w:val="22"/>
                <w:szCs w:val="22"/>
              </w:rPr>
            </w:pPr>
            <w:r w:rsidRPr="002B57F4">
              <w:rPr>
                <w:b/>
                <w:color w:val="000000" w:themeColor="text1"/>
                <w:sz w:val="22"/>
                <w:szCs w:val="22"/>
              </w:rPr>
              <w:t>Quality &amp; Time Control Plan)</w:t>
            </w:r>
            <w:r w:rsidRPr="002B57F4">
              <w:rPr>
                <w:color w:val="000000" w:themeColor="text1"/>
                <w:sz w:val="22"/>
                <w:szCs w:val="22"/>
              </w:rPr>
              <w:t xml:space="preserve">  </w:t>
            </w:r>
          </w:p>
        </w:tc>
      </w:tr>
      <w:tr w:rsidR="00ED3A18" w:rsidRPr="002B57F4"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0A484FAC" w14:textId="77777777" w:rsidR="00F44E28" w:rsidRPr="007B62CE" w:rsidRDefault="00F44E28" w:rsidP="00F44E28">
            <w:pPr>
              <w:jc w:val="both"/>
              <w:rPr>
                <w:rFonts w:ascii="Lato" w:eastAsia="Lato" w:hAnsi="Lato" w:cs="Lato"/>
                <w:sz w:val="20"/>
                <w:szCs w:val="20"/>
              </w:rPr>
            </w:pPr>
            <w:r w:rsidRPr="007B62CE">
              <w:rPr>
                <w:rFonts w:ascii="Lato" w:eastAsia="Lato" w:hAnsi="Lato" w:cs="Lato"/>
                <w:sz w:val="20"/>
                <w:szCs w:val="20"/>
              </w:rPr>
              <w:t>Understand of scope and objectives of the entire works</w:t>
            </w:r>
            <w:r>
              <w:rPr>
                <w:rFonts w:ascii="Lato" w:eastAsia="Lato" w:hAnsi="Lato" w:cs="Lato"/>
                <w:sz w:val="20"/>
                <w:szCs w:val="20"/>
              </w:rPr>
              <w:t>:</w:t>
            </w:r>
          </w:p>
          <w:p w14:paraId="13252459" w14:textId="77777777" w:rsidR="00F44E28" w:rsidRDefault="00F44E28" w:rsidP="00F44E28">
            <w:pPr>
              <w:pStyle w:val="ListParagraph"/>
              <w:numPr>
                <w:ilvl w:val="0"/>
                <w:numId w:val="36"/>
              </w:numPr>
              <w:spacing w:after="0" w:line="259" w:lineRule="auto"/>
              <w:jc w:val="both"/>
              <w:rPr>
                <w:rFonts w:ascii="Lato" w:eastAsia="Lato" w:hAnsi="Lato" w:cs="Lato"/>
                <w:sz w:val="20"/>
                <w:szCs w:val="20"/>
              </w:rPr>
            </w:pPr>
            <w:r w:rsidRPr="53C4A6C5">
              <w:rPr>
                <w:rFonts w:ascii="Lato" w:eastAsia="Lato" w:hAnsi="Lato" w:cs="Lato"/>
                <w:sz w:val="20"/>
                <w:szCs w:val="20"/>
              </w:rPr>
              <w:t xml:space="preserve">Proposed Implementation Plan showing the overall approach to be adopted in the execution of the works. </w:t>
            </w:r>
          </w:p>
          <w:p w14:paraId="12F019EA" w14:textId="77777777" w:rsidR="00F44E28" w:rsidRDefault="00F44E28" w:rsidP="00F44E28">
            <w:pPr>
              <w:pStyle w:val="ListParagraph"/>
              <w:numPr>
                <w:ilvl w:val="0"/>
                <w:numId w:val="36"/>
              </w:numPr>
              <w:spacing w:after="0" w:line="259" w:lineRule="auto"/>
              <w:jc w:val="both"/>
              <w:rPr>
                <w:rFonts w:ascii="Lato" w:eastAsia="Lato" w:hAnsi="Lato" w:cs="Lato"/>
                <w:color w:val="D13438"/>
                <w:sz w:val="20"/>
                <w:szCs w:val="20"/>
              </w:rPr>
            </w:pPr>
            <w:r w:rsidRPr="53C4A6C5">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53C4A6C5">
              <w:rPr>
                <w:rFonts w:ascii="Lato" w:eastAsia="Lato" w:hAnsi="Lato" w:cs="Lato"/>
                <w:color w:val="D13438"/>
                <w:sz w:val="20"/>
                <w:szCs w:val="20"/>
              </w:rPr>
              <w:t xml:space="preserve"> </w:t>
            </w:r>
          </w:p>
          <w:p w14:paraId="201EE699" w14:textId="77777777" w:rsidR="00F44E28" w:rsidRDefault="00F44E28" w:rsidP="00F44E28">
            <w:pPr>
              <w:pStyle w:val="ListParagraph"/>
              <w:numPr>
                <w:ilvl w:val="0"/>
                <w:numId w:val="36"/>
              </w:numPr>
              <w:spacing w:after="0" w:line="259" w:lineRule="auto"/>
              <w:jc w:val="both"/>
              <w:rPr>
                <w:rFonts w:ascii="Lato" w:eastAsia="Lato" w:hAnsi="Lato" w:cs="Lato"/>
                <w:sz w:val="20"/>
                <w:szCs w:val="20"/>
              </w:rPr>
            </w:pPr>
            <w:r w:rsidRPr="00E37FF5">
              <w:rPr>
                <w:rFonts w:ascii="Lato" w:eastAsia="Lato" w:hAnsi="Lato" w:cs="Lato"/>
                <w:sz w:val="20"/>
                <w:szCs w:val="20"/>
              </w:rPr>
              <w:t xml:space="preserve"> Ensure the method statement describes how the contractor will execute the task from mobilization to commissioning.</w:t>
            </w:r>
            <w:r w:rsidRPr="53C4A6C5">
              <w:rPr>
                <w:rFonts w:ascii="Lato" w:eastAsia="Lato" w:hAnsi="Lato" w:cs="Lato"/>
                <w:sz w:val="20"/>
                <w:szCs w:val="20"/>
              </w:rPr>
              <w:t xml:space="preserve"> </w:t>
            </w:r>
          </w:p>
          <w:p w14:paraId="2E447B21" w14:textId="5C814516" w:rsidR="00ED3A18" w:rsidRPr="002B57F4" w:rsidRDefault="00F44E28" w:rsidP="00F44E28">
            <w:pPr>
              <w:spacing w:line="259" w:lineRule="auto"/>
              <w:ind w:right="30"/>
              <w:jc w:val="both"/>
              <w:rPr>
                <w:color w:val="000000" w:themeColor="text1"/>
                <w:sz w:val="22"/>
                <w:szCs w:val="22"/>
              </w:rPr>
            </w:pPr>
            <w:r w:rsidRPr="00E37FF5">
              <w:rPr>
                <w:rFonts w:ascii="Lato" w:eastAsia="Lato" w:hAnsi="Lato" w:cs="Lato"/>
                <w:sz w:val="20"/>
                <w:szCs w:val="20"/>
              </w:rPr>
              <w:t xml:space="preserve">Systematically present the </w:t>
            </w:r>
            <w:r>
              <w:rPr>
                <w:rFonts w:ascii="Lato" w:eastAsia="Lato" w:hAnsi="Lato" w:cs="Lato"/>
                <w:sz w:val="20"/>
                <w:szCs w:val="20"/>
              </w:rPr>
              <w:t>work plan</w:t>
            </w:r>
            <w:r w:rsidRPr="00E37FF5">
              <w:rPr>
                <w:rFonts w:ascii="Lato" w:eastAsia="Lato" w:hAnsi="Lato" w:cs="Lato"/>
                <w:sz w:val="20"/>
                <w:szCs w:val="20"/>
              </w:rPr>
              <w:t xml:space="preserve"> showing a sequence of activities required to execute the works in the specified timeline of </w:t>
            </w:r>
            <w:r>
              <w:rPr>
                <w:rFonts w:ascii="Lato" w:eastAsia="Lato" w:hAnsi="Lato" w:cs="Lato"/>
                <w:color w:val="FF0000"/>
                <w:sz w:val="20"/>
                <w:szCs w:val="20"/>
              </w:rPr>
              <w:t>2</w:t>
            </w:r>
            <w:r w:rsidRPr="00E37FF5">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ED3A18" w:rsidRPr="002B57F4" w:rsidRDefault="00ED3A18" w:rsidP="00ED3A18">
            <w:pPr>
              <w:spacing w:after="9" w:line="259" w:lineRule="auto"/>
              <w:ind w:right="58"/>
              <w:jc w:val="center"/>
              <w:rPr>
                <w:color w:val="000000" w:themeColor="text1"/>
                <w:sz w:val="22"/>
                <w:szCs w:val="22"/>
              </w:rPr>
            </w:pPr>
            <w:r w:rsidRPr="002B57F4">
              <w:rPr>
                <w:color w:val="000000" w:themeColor="text1"/>
                <w:sz w:val="22"/>
                <w:szCs w:val="22"/>
              </w:rPr>
              <w:t>20 Marks</w:t>
            </w:r>
          </w:p>
          <w:p w14:paraId="39AFA757" w14:textId="77777777" w:rsidR="00ED3A18" w:rsidRPr="002B57F4" w:rsidRDefault="00ED3A18" w:rsidP="00ED3A18">
            <w:pPr>
              <w:spacing w:line="259" w:lineRule="auto"/>
              <w:ind w:left="771"/>
              <w:jc w:val="center"/>
              <w:rPr>
                <w:color w:val="000000" w:themeColor="text1"/>
                <w:sz w:val="22"/>
                <w:szCs w:val="22"/>
              </w:rPr>
            </w:pPr>
          </w:p>
        </w:tc>
      </w:tr>
      <w:tr w:rsidR="00ED3A18" w:rsidRPr="002B57F4"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ED3A18" w:rsidRPr="002B57F4" w:rsidRDefault="00ED3A18" w:rsidP="00ED3A18">
            <w:pPr>
              <w:spacing w:after="9" w:line="259" w:lineRule="auto"/>
              <w:ind w:right="58"/>
              <w:jc w:val="center"/>
              <w:rPr>
                <w:color w:val="000000" w:themeColor="text1"/>
                <w:sz w:val="22"/>
                <w:szCs w:val="22"/>
              </w:rPr>
            </w:pPr>
            <w:r w:rsidRPr="002B57F4">
              <w:rPr>
                <w:color w:val="000000" w:themeColor="text1"/>
                <w:sz w:val="22"/>
                <w:szCs w:val="22"/>
              </w:rPr>
              <w:t xml:space="preserve">4. </w:t>
            </w:r>
            <w:r w:rsidRPr="002B57F4">
              <w:rPr>
                <w:b/>
                <w:color w:val="000000" w:themeColor="text1"/>
              </w:rPr>
              <w:t>Ownership of Equipment necessary to execute the works;</w:t>
            </w:r>
            <w:r w:rsidRPr="002B57F4">
              <w:rPr>
                <w:color w:val="000000" w:themeColor="text1"/>
              </w:rPr>
              <w:t xml:space="preserve">  </w:t>
            </w:r>
          </w:p>
        </w:tc>
      </w:tr>
      <w:tr w:rsidR="00ED3A18" w:rsidRPr="002B57F4"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6B4C7E1E" w14:textId="77777777" w:rsidR="00F44E28" w:rsidRDefault="00F44E28" w:rsidP="00F44E28">
            <w:pPr>
              <w:pStyle w:val="ListParagraph"/>
              <w:numPr>
                <w:ilvl w:val="0"/>
                <w:numId w:val="37"/>
              </w:numPr>
              <w:spacing w:after="0" w:line="259" w:lineRule="auto"/>
              <w:jc w:val="both"/>
              <w:rPr>
                <w:rFonts w:ascii="Lato" w:eastAsia="Lato" w:hAnsi="Lato" w:cs="Lato"/>
                <w:sz w:val="20"/>
                <w:szCs w:val="20"/>
              </w:rPr>
            </w:pPr>
            <w:r w:rsidRPr="53C4A6C5">
              <w:rPr>
                <w:rFonts w:ascii="Lato" w:eastAsia="Lato" w:hAnsi="Lato" w:cs="Lato"/>
                <w:sz w:val="20"/>
                <w:szCs w:val="20"/>
              </w:rPr>
              <w:lastRenderedPageBreak/>
              <w:t xml:space="preserve">The bidder providing list of at least five (5) Major pieces of equipment’s required to enable the execution and delivery of the proposed for carrying out the Works as well as provides Information on ownership status </w:t>
            </w:r>
            <w:r w:rsidRPr="00944337">
              <w:rPr>
                <w:rFonts w:ascii="Lato" w:eastAsia="Lato" w:hAnsi="Lato" w:cs="Lato"/>
                <w:color w:val="FF0000"/>
                <w:sz w:val="20"/>
                <w:szCs w:val="20"/>
              </w:rPr>
              <w:t xml:space="preserve">(such as lease, rent or owned), availability at site and functionality of equipment’s- Lorry/Truck/Dumpers (at least 10-ton capacity), </w:t>
            </w:r>
            <w:r>
              <w:rPr>
                <w:rFonts w:ascii="Lato" w:eastAsia="Lato" w:hAnsi="Lato" w:cs="Lato"/>
                <w:color w:val="FF0000"/>
                <w:sz w:val="20"/>
                <w:szCs w:val="20"/>
              </w:rPr>
              <w:t>Generator Machine for well pump testing</w:t>
            </w:r>
            <w:r w:rsidRPr="00944337">
              <w:rPr>
                <w:rFonts w:ascii="Lato" w:eastAsia="Lato" w:hAnsi="Lato" w:cs="Lato"/>
                <w:color w:val="FF0000"/>
                <w:sz w:val="20"/>
                <w:szCs w:val="20"/>
              </w:rPr>
              <w:t xml:space="preserve">, </w:t>
            </w:r>
            <w:r>
              <w:rPr>
                <w:rFonts w:ascii="Lato" w:eastAsia="Lato" w:hAnsi="Lato" w:cs="Lato"/>
                <w:color w:val="FF0000"/>
                <w:sz w:val="20"/>
                <w:szCs w:val="20"/>
              </w:rPr>
              <w:t>W</w:t>
            </w:r>
            <w:r w:rsidRPr="00944337">
              <w:rPr>
                <w:rFonts w:ascii="Lato" w:eastAsia="Lato" w:hAnsi="Lato" w:cs="Lato"/>
                <w:color w:val="FF0000"/>
                <w:sz w:val="20"/>
                <w:szCs w:val="20"/>
              </w:rPr>
              <w:t>ell drilling machine,</w:t>
            </w:r>
            <w:r>
              <w:rPr>
                <w:rFonts w:ascii="Lato" w:eastAsia="Lato" w:hAnsi="Lato" w:cs="Lato"/>
                <w:color w:val="FF0000"/>
                <w:sz w:val="20"/>
                <w:szCs w:val="20"/>
              </w:rPr>
              <w:t xml:space="preserve"> Well compressor test machine, </w:t>
            </w:r>
            <w:r w:rsidRPr="00944337">
              <w:rPr>
                <w:rFonts w:ascii="Lato" w:eastAsia="Lato" w:hAnsi="Lato" w:cs="Lato"/>
                <w:color w:val="FF0000"/>
                <w:sz w:val="20"/>
                <w:szCs w:val="20"/>
              </w:rPr>
              <w:t xml:space="preserve"> Concrete Mixers, Concrete Vibrator (complete set), (10 Marks).</w:t>
            </w:r>
            <w:r w:rsidRPr="00D75343">
              <w:rPr>
                <w:rFonts w:ascii="Lato" w:eastAsia="Lato" w:hAnsi="Lato" w:cs="Lato"/>
                <w:color w:val="FF0000"/>
                <w:sz w:val="20"/>
                <w:szCs w:val="20"/>
              </w:rPr>
              <w:t xml:space="preserve"> </w:t>
            </w:r>
          </w:p>
          <w:p w14:paraId="708F4207" w14:textId="77777777" w:rsidR="00F44E28" w:rsidRPr="00D75343" w:rsidRDefault="00F44E28" w:rsidP="00F44E28">
            <w:pPr>
              <w:pStyle w:val="ListParagraph"/>
              <w:numPr>
                <w:ilvl w:val="0"/>
                <w:numId w:val="37"/>
              </w:numPr>
              <w:spacing w:after="0" w:line="259" w:lineRule="auto"/>
              <w:jc w:val="both"/>
              <w:rPr>
                <w:rFonts w:ascii="Lato" w:eastAsia="Lato" w:hAnsi="Lato" w:cs="Lato"/>
                <w:color w:val="FF0000"/>
                <w:sz w:val="20"/>
                <w:szCs w:val="20"/>
              </w:rPr>
            </w:pPr>
            <w:r w:rsidRPr="53C4A6C5">
              <w:rPr>
                <w:rFonts w:ascii="Lato" w:eastAsia="Lato" w:hAnsi="Lato" w:cs="Lato"/>
                <w:sz w:val="20"/>
                <w:szCs w:val="20"/>
              </w:rPr>
              <w:t>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w:t>
            </w:r>
            <w:r w:rsidRPr="00D75343">
              <w:rPr>
                <w:rFonts w:ascii="Lato" w:eastAsia="Lato" w:hAnsi="Lato" w:cs="Lato"/>
                <w:color w:val="FF0000"/>
                <w:sz w:val="20"/>
                <w:szCs w:val="20"/>
              </w:rPr>
              <w:t xml:space="preserve"> (5 Marks). </w:t>
            </w:r>
          </w:p>
          <w:p w14:paraId="14A29606" w14:textId="42E4ED92" w:rsidR="00ED3A18" w:rsidRPr="00ED3A18" w:rsidRDefault="00F44E28" w:rsidP="00F44E28">
            <w:pPr>
              <w:spacing w:after="1" w:line="258" w:lineRule="auto"/>
              <w:ind w:right="61"/>
              <w:jc w:val="lowKashida"/>
              <w:rPr>
                <w:color w:val="000000" w:themeColor="text1"/>
              </w:rPr>
            </w:pPr>
            <w:r w:rsidRPr="53C4A6C5">
              <w:rPr>
                <w:rFonts w:ascii="Lato" w:eastAsia="Lato" w:hAnsi="Lato" w:cs="Lato"/>
                <w:sz w:val="20"/>
                <w:szCs w:val="20"/>
              </w:rPr>
              <w:t xml:space="preserve">If the bidder neither provides list of equipment/machinery nor provides Information on ownership status (such as lease, rent or owned), availability at site and functionality of equipment’s </w:t>
            </w:r>
            <w:r w:rsidRPr="00D75343">
              <w:rPr>
                <w:rFonts w:ascii="Lato" w:eastAsia="Lato" w:hAnsi="Lato" w:cs="Lato"/>
                <w:color w:val="FF0000"/>
                <w:sz w:val="20"/>
                <w:szCs w:val="20"/>
              </w:rPr>
              <w:t xml:space="preserve">(Zero Mark). </w:t>
            </w:r>
            <w:r w:rsidR="00ED3A18" w:rsidRPr="00ED3A18">
              <w:rPr>
                <w:color w:val="000000" w:themeColor="text1"/>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ED3A18" w:rsidRPr="002B57F4" w:rsidRDefault="00ED3A18" w:rsidP="00ED3A18">
            <w:pPr>
              <w:spacing w:after="9" w:line="259" w:lineRule="auto"/>
              <w:ind w:right="58"/>
              <w:jc w:val="center"/>
              <w:rPr>
                <w:color w:val="000000" w:themeColor="text1"/>
                <w:sz w:val="22"/>
                <w:szCs w:val="22"/>
              </w:rPr>
            </w:pPr>
            <w:r w:rsidRPr="002B57F4">
              <w:rPr>
                <w:color w:val="000000" w:themeColor="text1"/>
                <w:sz w:val="22"/>
                <w:szCs w:val="22"/>
              </w:rPr>
              <w:t>10 Marks</w:t>
            </w:r>
          </w:p>
        </w:tc>
      </w:tr>
      <w:tr w:rsidR="00ED3A18" w:rsidRPr="002B57F4"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ED3A18" w:rsidRPr="002B57F4" w:rsidRDefault="00ED3A18" w:rsidP="00ED3A18">
            <w:pPr>
              <w:spacing w:after="9" w:line="259" w:lineRule="auto"/>
              <w:ind w:right="58"/>
              <w:jc w:val="center"/>
              <w:rPr>
                <w:color w:val="000000" w:themeColor="text1"/>
                <w:sz w:val="22"/>
                <w:szCs w:val="22"/>
              </w:rPr>
            </w:pPr>
            <w:r w:rsidRPr="002B57F4">
              <w:rPr>
                <w:b/>
                <w:color w:val="000000" w:themeColor="text1"/>
              </w:rPr>
              <w:t>5. Personal/Staffing</w:t>
            </w:r>
          </w:p>
        </w:tc>
      </w:tr>
      <w:tr w:rsidR="00F44E28" w:rsidRPr="002B57F4"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6B08724F" w14:textId="77777777" w:rsidR="00F44E28" w:rsidRDefault="00F44E28" w:rsidP="00F44E28">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Contract Manager: with at least a degree in Civil Engineering, construction management or Water from a recognized university and at least </w:t>
            </w:r>
            <w:r>
              <w:rPr>
                <w:rFonts w:ascii="Lato" w:eastAsia="Lato" w:hAnsi="Lato" w:cs="Lato"/>
                <w:sz w:val="20"/>
                <w:szCs w:val="20"/>
              </w:rPr>
              <w:t>3</w:t>
            </w:r>
            <w:r w:rsidRPr="00E37FF5">
              <w:rPr>
                <w:rFonts w:ascii="Lato" w:eastAsia="Lato" w:hAnsi="Lato" w:cs="Lato"/>
                <w:sz w:val="20"/>
                <w:szCs w:val="20"/>
              </w:rPr>
              <w:t xml:space="preserve"> years’ post qualification relevant experience and (</w:t>
            </w:r>
            <w:r>
              <w:rPr>
                <w:rFonts w:ascii="Lato" w:eastAsia="Lato" w:hAnsi="Lato" w:cs="Lato"/>
                <w:sz w:val="20"/>
                <w:szCs w:val="20"/>
              </w:rPr>
              <w:t>2</w:t>
            </w:r>
            <w:r w:rsidRPr="00E37FF5">
              <w:rPr>
                <w:rFonts w:ascii="Lato" w:eastAsia="Lato" w:hAnsi="Lato" w:cs="Lato"/>
                <w:sz w:val="20"/>
                <w:szCs w:val="20"/>
              </w:rPr>
              <w:t xml:space="preserve">)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53C4A6C5">
              <w:rPr>
                <w:rFonts w:ascii="Lato" w:eastAsia="Lato" w:hAnsi="Lato" w:cs="Lato"/>
                <w:sz w:val="20"/>
                <w:szCs w:val="20"/>
              </w:rPr>
              <w:t>(</w:t>
            </w:r>
            <w:r w:rsidRPr="00E37FF5">
              <w:rPr>
                <w:rFonts w:ascii="Lato" w:eastAsia="Lato" w:hAnsi="Lato" w:cs="Lato"/>
                <w:color w:val="FF0000"/>
                <w:sz w:val="20"/>
                <w:szCs w:val="20"/>
              </w:rPr>
              <w:t>5 Marks</w:t>
            </w:r>
            <w:r w:rsidRPr="53C4A6C5">
              <w:rPr>
                <w:rFonts w:ascii="Lato" w:eastAsia="Lato" w:hAnsi="Lato" w:cs="Lato"/>
                <w:sz w:val="20"/>
                <w:szCs w:val="20"/>
              </w:rPr>
              <w:t xml:space="preserve">). </w:t>
            </w:r>
          </w:p>
          <w:p w14:paraId="3E1636C9" w14:textId="77777777" w:rsidR="00F44E28" w:rsidRDefault="00F44E28" w:rsidP="00F44E28">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w:t>
            </w:r>
            <w:r w:rsidRPr="53C4A6C5">
              <w:rPr>
                <w:rFonts w:ascii="Lato" w:eastAsia="Lato" w:hAnsi="Lato" w:cs="Lato"/>
                <w:sz w:val="20"/>
                <w:szCs w:val="20"/>
              </w:rPr>
              <w:t xml:space="preserve"> (</w:t>
            </w:r>
            <w:r w:rsidRPr="00E37FF5">
              <w:rPr>
                <w:rFonts w:ascii="Lato" w:eastAsia="Lato" w:hAnsi="Lato" w:cs="Lato"/>
                <w:color w:val="FF0000"/>
                <w:sz w:val="20"/>
                <w:szCs w:val="20"/>
              </w:rPr>
              <w:t>3 Marks</w:t>
            </w:r>
            <w:r w:rsidRPr="53C4A6C5">
              <w:rPr>
                <w:rFonts w:ascii="Lato" w:eastAsia="Lato" w:hAnsi="Lato" w:cs="Lato"/>
                <w:sz w:val="20"/>
                <w:szCs w:val="20"/>
              </w:rPr>
              <w:t xml:space="preserve">). </w:t>
            </w:r>
          </w:p>
          <w:p w14:paraId="7540A10C" w14:textId="77777777" w:rsidR="00F44E28" w:rsidRDefault="00F44E28" w:rsidP="00F44E28">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53C4A6C5">
              <w:rPr>
                <w:rFonts w:ascii="Lato" w:eastAsia="Lato" w:hAnsi="Lato" w:cs="Lato"/>
                <w:sz w:val="20"/>
                <w:szCs w:val="20"/>
              </w:rPr>
              <w:t>(</w:t>
            </w:r>
            <w:r w:rsidRPr="00E37FF5">
              <w:rPr>
                <w:rFonts w:ascii="Lato" w:eastAsia="Lato" w:hAnsi="Lato" w:cs="Lato"/>
                <w:color w:val="FF0000"/>
                <w:sz w:val="20"/>
                <w:szCs w:val="20"/>
              </w:rPr>
              <w:t>2 Marks</w:t>
            </w:r>
            <w:r w:rsidRPr="53C4A6C5">
              <w:rPr>
                <w:rFonts w:ascii="Lato" w:eastAsia="Lato" w:hAnsi="Lato" w:cs="Lato"/>
                <w:sz w:val="20"/>
                <w:szCs w:val="20"/>
              </w:rPr>
              <w:t>)</w:t>
            </w:r>
            <w:r>
              <w:rPr>
                <w:rFonts w:ascii="Lato" w:eastAsia="Lato" w:hAnsi="Lato" w:cs="Lato"/>
                <w:sz w:val="20"/>
                <w:szCs w:val="20"/>
              </w:rPr>
              <w:t>.</w:t>
            </w:r>
          </w:p>
          <w:p w14:paraId="5715F447" w14:textId="4B6F3601" w:rsidR="00F44E28" w:rsidRPr="00814880" w:rsidRDefault="00F44E28" w:rsidP="00F44E28">
            <w:pPr>
              <w:spacing w:line="259" w:lineRule="auto"/>
              <w:ind w:right="89"/>
              <w:rPr>
                <w:color w:val="000000" w:themeColor="text1"/>
              </w:rPr>
            </w:pPr>
            <w:r w:rsidRPr="53C4A6C5">
              <w:rPr>
                <w:rFonts w:ascii="Lato" w:eastAsia="Lato" w:hAnsi="Lato" w:cs="Lato"/>
                <w:sz w:val="20"/>
                <w:szCs w:val="20"/>
              </w:rPr>
              <w:t>If the bidder neither provide a list of their proposed personal/manpower nor attach CVs of proposed personal/manpower</w:t>
            </w:r>
            <w:r w:rsidRPr="00E37FF5">
              <w:rPr>
                <w:rFonts w:ascii="Lato" w:eastAsia="Lato" w:hAnsi="Lato" w:cs="Lato"/>
                <w:sz w:val="20"/>
                <w:szCs w:val="20"/>
              </w:rPr>
              <w:t>, nor provide offer letter</w:t>
            </w:r>
            <w:r w:rsidRPr="53C4A6C5">
              <w:rPr>
                <w:rFonts w:ascii="Lato" w:eastAsia="Lato" w:hAnsi="Lato" w:cs="Lato"/>
                <w:sz w:val="20"/>
                <w:szCs w:val="20"/>
              </w:rPr>
              <w:t xml:space="preserve"> </w:t>
            </w:r>
            <w:r w:rsidRPr="00E37FF5">
              <w:rPr>
                <w:rFonts w:ascii="Lato" w:eastAsia="Lato" w:hAnsi="Lato" w:cs="Lato"/>
                <w:sz w:val="20"/>
                <w:szCs w:val="20"/>
              </w:rPr>
              <w:t xml:space="preserve">in each of the above three critical </w:t>
            </w:r>
            <w:r w:rsidRPr="53C4A6C5">
              <w:rPr>
                <w:rFonts w:ascii="Lato" w:eastAsia="Lato" w:hAnsi="Lato" w:cs="Lato"/>
                <w:sz w:val="20"/>
                <w:szCs w:val="20"/>
              </w:rPr>
              <w:t>positions, (</w:t>
            </w:r>
            <w:r w:rsidRPr="00E37FF5">
              <w:rPr>
                <w:rFonts w:ascii="Lato" w:eastAsia="Lato" w:hAnsi="Lato" w:cs="Lato"/>
                <w:color w:val="FF0000"/>
                <w:sz w:val="20"/>
                <w:szCs w:val="20"/>
              </w:rPr>
              <w:t>Zero Mark</w:t>
            </w:r>
            <w:r w:rsidRPr="00E37FF5">
              <w:rPr>
                <w:rFonts w:ascii="Lato" w:eastAsia="Lato" w:hAnsi="Lato" w:cs="Lato"/>
                <w:sz w:val="20"/>
                <w:szCs w:val="20"/>
              </w:rPr>
              <w:t>).</w:t>
            </w:r>
            <w:r w:rsidRPr="00D75343">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F44E28" w:rsidRPr="002B57F4" w:rsidRDefault="00F44E28" w:rsidP="00F44E28">
            <w:pPr>
              <w:spacing w:after="9" w:line="259" w:lineRule="auto"/>
              <w:ind w:right="58"/>
              <w:jc w:val="center"/>
              <w:rPr>
                <w:color w:val="000000" w:themeColor="text1"/>
                <w:sz w:val="22"/>
                <w:szCs w:val="22"/>
              </w:rPr>
            </w:pPr>
            <w:r w:rsidRPr="002B57F4">
              <w:rPr>
                <w:color w:val="000000" w:themeColor="text1"/>
              </w:rPr>
              <w:t>10 Marks</w:t>
            </w:r>
          </w:p>
        </w:tc>
      </w:tr>
      <w:tr w:rsidR="00F44E28" w:rsidRPr="002B57F4"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F44E28" w:rsidRPr="002B57F4" w:rsidRDefault="00F44E28" w:rsidP="00F44E28">
            <w:pPr>
              <w:spacing w:after="9" w:line="259" w:lineRule="auto"/>
              <w:ind w:right="58"/>
              <w:jc w:val="center"/>
              <w:rPr>
                <w:color w:val="000000" w:themeColor="text1"/>
              </w:rPr>
            </w:pPr>
            <w:r w:rsidRPr="002B57F4">
              <w:rPr>
                <w:b/>
                <w:color w:val="000000" w:themeColor="text1"/>
              </w:rPr>
              <w:t>6. Financial Liquidity</w:t>
            </w:r>
            <w:r w:rsidRPr="002B57F4">
              <w:rPr>
                <w:color w:val="000000" w:themeColor="text1"/>
              </w:rPr>
              <w:t xml:space="preserve">  </w:t>
            </w:r>
          </w:p>
        </w:tc>
      </w:tr>
      <w:tr w:rsidR="00F44E28" w:rsidRPr="002B57F4"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54809984" w:rsidR="00F44E28" w:rsidRPr="002B57F4" w:rsidRDefault="00F44E28" w:rsidP="00F44E28">
            <w:pPr>
              <w:spacing w:line="259" w:lineRule="auto"/>
              <w:ind w:right="94"/>
              <w:rPr>
                <w:color w:val="000000" w:themeColor="text1"/>
              </w:rPr>
            </w:pPr>
            <w:r w:rsidRPr="53C4A6C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Pr="53C4A6C5">
              <w:rPr>
                <w:rFonts w:ascii="Lato" w:eastAsia="Lato" w:hAnsi="Lato" w:cs="Lato"/>
                <w:color w:val="FF0000"/>
                <w:sz w:val="20"/>
                <w:szCs w:val="20"/>
              </w:rPr>
              <w:t xml:space="preserve">USD </w:t>
            </w:r>
            <w:r>
              <w:rPr>
                <w:rFonts w:ascii="Lato" w:eastAsia="Lato" w:hAnsi="Lato" w:cs="Lato"/>
                <w:color w:val="FF0000"/>
                <w:sz w:val="20"/>
                <w:szCs w:val="20"/>
              </w:rPr>
              <w:t>30,000</w:t>
            </w:r>
            <w:r w:rsidRPr="53C4A6C5">
              <w:rPr>
                <w:rFonts w:ascii="Lato" w:eastAsia="Lato" w:hAnsi="Lato" w:cs="Lato"/>
                <w:sz w:val="20"/>
                <w:szCs w:val="20"/>
              </w:rPr>
              <w:t>.</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F44E28" w:rsidRPr="00814880" w:rsidRDefault="00F44E28" w:rsidP="00F44E28">
            <w:pPr>
              <w:spacing w:after="9" w:line="259" w:lineRule="auto"/>
              <w:ind w:right="58"/>
              <w:jc w:val="center"/>
              <w:rPr>
                <w:color w:val="000000" w:themeColor="text1"/>
              </w:rPr>
            </w:pPr>
            <w:r>
              <w:rPr>
                <w:color w:val="000000" w:themeColor="text1"/>
              </w:rPr>
              <w:t xml:space="preserve">10 </w:t>
            </w:r>
            <w:r w:rsidRPr="00814880">
              <w:rPr>
                <w:color w:val="000000" w:themeColor="text1"/>
              </w:rPr>
              <w:t xml:space="preserve">Marks  </w:t>
            </w:r>
          </w:p>
        </w:tc>
      </w:tr>
      <w:tr w:rsidR="00F44E28" w:rsidRPr="002B57F4"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F44E28" w:rsidRPr="002B57F4" w:rsidRDefault="00F44E28" w:rsidP="00F44E28">
            <w:pPr>
              <w:spacing w:after="9" w:line="259" w:lineRule="auto"/>
              <w:ind w:right="58"/>
              <w:jc w:val="center"/>
              <w:rPr>
                <w:color w:val="000000" w:themeColor="text1"/>
              </w:rPr>
            </w:pPr>
            <w:r w:rsidRPr="002B57F4">
              <w:rPr>
                <w:b/>
                <w:color w:val="000000" w:themeColor="text1"/>
              </w:rPr>
              <w:t>7.Financial Capability</w:t>
            </w:r>
          </w:p>
        </w:tc>
      </w:tr>
      <w:tr w:rsidR="00F44E28" w:rsidRPr="002B57F4"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344E6BFE" w:rsidR="00F44E28" w:rsidRPr="002B57F4" w:rsidRDefault="00F44E28" w:rsidP="00F44E28">
            <w:pPr>
              <w:spacing w:line="259" w:lineRule="auto"/>
              <w:ind w:right="89"/>
              <w:rPr>
                <w:color w:val="000000" w:themeColor="text1"/>
              </w:rPr>
            </w:pPr>
            <w:r w:rsidRPr="53C4A6C5">
              <w:rPr>
                <w:rFonts w:ascii="Lato" w:eastAsia="Lato" w:hAnsi="Lato" w:cs="Lato"/>
                <w:sz w:val="20"/>
                <w:szCs w:val="20"/>
              </w:rPr>
              <w:t>Reports on the financial history of the bidder, such as profit and loss statements, auditor’s reports or any other valid documents that can demonstrate the soundness of the financial history of the bidder and indicate its long-term profitability for the last 3 years.</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F44E28" w:rsidRPr="002B57F4" w:rsidRDefault="00F44E28" w:rsidP="00F44E28">
            <w:pPr>
              <w:spacing w:after="9" w:line="259" w:lineRule="auto"/>
              <w:ind w:right="58"/>
              <w:jc w:val="center"/>
              <w:rPr>
                <w:color w:val="000000" w:themeColor="text1"/>
              </w:rPr>
            </w:pPr>
            <w:r w:rsidRPr="002B57F4">
              <w:rPr>
                <w:color w:val="000000" w:themeColor="text1"/>
              </w:rPr>
              <w:t>10 Marks</w:t>
            </w:r>
          </w:p>
        </w:tc>
      </w:tr>
      <w:tr w:rsidR="00F44E28" w:rsidRPr="002B57F4"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F44E28" w:rsidRPr="002B57F4" w:rsidRDefault="00F44E28" w:rsidP="00F44E28">
            <w:pPr>
              <w:spacing w:line="259" w:lineRule="auto"/>
              <w:ind w:right="89"/>
              <w:jc w:val="center"/>
              <w:rPr>
                <w:b/>
                <w:bCs/>
                <w:color w:val="000000" w:themeColor="text1"/>
              </w:rPr>
            </w:pPr>
            <w:r>
              <w:rPr>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F44E28" w:rsidRPr="002B57F4" w:rsidRDefault="00F44E28" w:rsidP="00F44E28">
            <w:pPr>
              <w:spacing w:after="9" w:line="259" w:lineRule="auto"/>
              <w:ind w:right="58"/>
              <w:jc w:val="center"/>
              <w:rPr>
                <w:b/>
                <w:bCs/>
                <w:color w:val="000000" w:themeColor="text1"/>
              </w:rPr>
            </w:pPr>
            <w:r>
              <w:rPr>
                <w:b/>
                <w:bCs/>
                <w:color w:val="000000" w:themeColor="text1"/>
              </w:rPr>
              <w:t xml:space="preserve">100 Marks </w:t>
            </w:r>
          </w:p>
        </w:tc>
      </w:tr>
    </w:tbl>
    <w:p w14:paraId="0A6377FB" w14:textId="1B86CB61" w:rsidR="00BC3249" w:rsidRDefault="00BC3249" w:rsidP="00883D8F">
      <w:pPr>
        <w:spacing w:line="259" w:lineRule="auto"/>
        <w:ind w:left="377"/>
        <w:jc w:val="lowKashida"/>
        <w:rPr>
          <w:rFonts w:asciiTheme="minorHAnsi" w:hAnsiTheme="minorHAnsi" w:cstheme="minorHAnsi"/>
          <w:color w:val="000000" w:themeColor="text1"/>
          <w:sz w:val="22"/>
          <w:szCs w:val="22"/>
        </w:rPr>
      </w:pPr>
    </w:p>
    <w:p w14:paraId="1D351604" w14:textId="189A5FC3"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5587A2D" w14:textId="5E5415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AC3BAB1" w14:textId="21DDFD7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C512D38" w14:textId="3140B4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A5E64EC" w14:textId="325282C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52E4515" w14:textId="77777777" w:rsidR="00814880" w:rsidRPr="007139AC" w:rsidRDefault="00814880" w:rsidP="00814880">
      <w:pPr>
        <w:spacing w:before="240"/>
        <w:jc w:val="both"/>
        <w:rPr>
          <w:rFonts w:ascii="Lato" w:hAnsi="Lato"/>
          <w:sz w:val="20"/>
          <w:szCs w:val="20"/>
        </w:rPr>
      </w:pPr>
      <w:r w:rsidRPr="007139AC">
        <w:rPr>
          <w:rFonts w:ascii="Lato" w:hAnsi="Lato"/>
          <w:sz w:val="20"/>
          <w:szCs w:val="20"/>
        </w:rPr>
        <w:lastRenderedPageBreak/>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7139AC" w:rsidRDefault="00814880" w:rsidP="00814880">
      <w:pPr>
        <w:pStyle w:val="BankNormal"/>
        <w:tabs>
          <w:tab w:val="left" w:pos="-90"/>
          <w:tab w:val="right" w:pos="7218"/>
        </w:tabs>
        <w:spacing w:before="120" w:after="120"/>
        <w:ind w:left="-360"/>
        <w:rPr>
          <w:rFonts w:ascii="Lato" w:hAnsi="Lato" w:cstheme="majorBidi"/>
          <w:b/>
          <w:sz w:val="20"/>
          <w:u w:val="single"/>
        </w:rPr>
      </w:pPr>
      <w:r w:rsidRPr="007139AC">
        <w:rPr>
          <w:rFonts w:ascii="Lato" w:hAnsi="Lato" w:cstheme="majorBidi"/>
          <w:b/>
          <w:sz w:val="20"/>
          <w:u w:val="single"/>
        </w:rPr>
        <w:t>Total Technical Score: 100</w:t>
      </w:r>
    </w:p>
    <w:p w14:paraId="683DF889" w14:textId="77777777" w:rsidR="00814880" w:rsidRPr="007139AC" w:rsidRDefault="00814880" w:rsidP="00814880">
      <w:pPr>
        <w:pStyle w:val="BankNormal"/>
        <w:tabs>
          <w:tab w:val="right" w:pos="7218"/>
        </w:tabs>
        <w:spacing w:before="120" w:after="120"/>
        <w:ind w:left="-360"/>
        <w:rPr>
          <w:rFonts w:ascii="Lato" w:hAnsi="Lato" w:cstheme="majorBidi"/>
          <w:sz w:val="20"/>
        </w:rPr>
      </w:pPr>
      <w:r w:rsidRPr="007139AC">
        <w:rPr>
          <w:rFonts w:ascii="Lato" w:hAnsi="Lato" w:cstheme="majorBidi"/>
          <w:sz w:val="20"/>
        </w:rPr>
        <w:t>Technical Passing Score: 70 marks.</w:t>
      </w:r>
    </w:p>
    <w:p w14:paraId="2C748C0B" w14:textId="77777777" w:rsidR="00814880" w:rsidRPr="007139AC" w:rsidRDefault="00814880" w:rsidP="00814880">
      <w:pPr>
        <w:tabs>
          <w:tab w:val="right" w:pos="7218"/>
        </w:tabs>
        <w:spacing w:before="120" w:after="120"/>
        <w:ind w:left="90" w:hanging="466"/>
        <w:jc w:val="both"/>
        <w:rPr>
          <w:rFonts w:ascii="Lato" w:hAnsi="Lato" w:cstheme="majorBidi"/>
          <w:iCs/>
          <w:sz w:val="20"/>
          <w:szCs w:val="20"/>
        </w:rPr>
      </w:pPr>
      <w:r w:rsidRPr="007139AC">
        <w:rPr>
          <w:rFonts w:ascii="Lato" w:hAnsi="Lato" w:cstheme="majorBidi"/>
          <w:iCs/>
          <w:sz w:val="20"/>
          <w:szCs w:val="20"/>
        </w:rPr>
        <w:t>Technical weight (</w:t>
      </w:r>
      <w:r>
        <w:rPr>
          <w:rFonts w:ascii="Lato" w:hAnsi="Lato" w:cstheme="majorBidi"/>
          <w:iCs/>
          <w:sz w:val="20"/>
          <w:szCs w:val="20"/>
        </w:rPr>
        <w:t>Ts</w:t>
      </w:r>
      <w:r w:rsidRPr="007139AC">
        <w:rPr>
          <w:rFonts w:ascii="Lato" w:hAnsi="Lato" w:cstheme="majorBidi"/>
          <w:iCs/>
          <w:sz w:val="20"/>
          <w:szCs w:val="20"/>
        </w:rPr>
        <w:t>):70%</w:t>
      </w:r>
    </w:p>
    <w:p w14:paraId="0E2D4788" w14:textId="77777777" w:rsidR="00814880" w:rsidRPr="007139AC" w:rsidRDefault="00814880" w:rsidP="00814880">
      <w:pPr>
        <w:tabs>
          <w:tab w:val="right" w:pos="7218"/>
        </w:tabs>
        <w:spacing w:before="120" w:after="120"/>
        <w:ind w:left="90" w:hanging="466"/>
        <w:jc w:val="both"/>
        <w:rPr>
          <w:rFonts w:ascii="Lato" w:hAnsi="Lato" w:cstheme="majorBidi"/>
          <w:sz w:val="20"/>
          <w:szCs w:val="20"/>
        </w:rPr>
      </w:pPr>
      <w:r w:rsidRPr="007139AC">
        <w:rPr>
          <w:rFonts w:ascii="Lato" w:hAnsi="Lato" w:cstheme="majorBidi"/>
          <w:sz w:val="20"/>
          <w:szCs w:val="20"/>
        </w:rPr>
        <w:t>Financial (Price) weight (Fs): 30%</w:t>
      </w:r>
    </w:p>
    <w:p w14:paraId="7A1DF575"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lowest evaluated Financial Bid (FB) is given the maximum financial score (Fs) of 100.</w:t>
      </w:r>
    </w:p>
    <w:p w14:paraId="6A5E8D86"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formula for determining the financial scores (Fs) of all other bids is calculated as following:</w:t>
      </w:r>
    </w:p>
    <w:p w14:paraId="48684FFB" w14:textId="77777777" w:rsidR="00814880" w:rsidRPr="007139AC" w:rsidRDefault="00814880" w:rsidP="00814880">
      <w:pPr>
        <w:tabs>
          <w:tab w:val="right" w:pos="7218"/>
        </w:tabs>
        <w:spacing w:before="120" w:after="120"/>
        <w:ind w:left="-360" w:hanging="466"/>
        <w:jc w:val="both"/>
        <w:rPr>
          <w:rFonts w:ascii="Lato" w:hAnsi="Lato" w:cstheme="majorBidi"/>
          <w:iCs/>
          <w:sz w:val="20"/>
          <w:szCs w:val="20"/>
        </w:rPr>
      </w:pPr>
      <w:r w:rsidRPr="007139AC">
        <w:rPr>
          <w:rFonts w:ascii="Lato" w:hAnsi="Lato" w:cstheme="majorBidi"/>
          <w:iCs/>
          <w:sz w:val="20"/>
          <w:szCs w:val="20"/>
        </w:rPr>
        <w:t xml:space="preserve">         Fs = 100 x </w:t>
      </w:r>
      <w:proofErr w:type="spellStart"/>
      <w:r w:rsidRPr="007139AC">
        <w:rPr>
          <w:rFonts w:ascii="Lato" w:hAnsi="Lato" w:cstheme="majorBidi"/>
          <w:iCs/>
          <w:sz w:val="20"/>
          <w:szCs w:val="20"/>
        </w:rPr>
        <w:t>Fm</w:t>
      </w:r>
      <w:proofErr w:type="spellEnd"/>
      <w:r w:rsidRPr="007139AC">
        <w:rPr>
          <w:rFonts w:ascii="Lato" w:hAnsi="Lato" w:cstheme="majorBidi"/>
          <w:iCs/>
          <w:sz w:val="20"/>
          <w:szCs w:val="20"/>
        </w:rPr>
        <w:t>/ F, in which “</w:t>
      </w:r>
      <w:r>
        <w:rPr>
          <w:rFonts w:ascii="Lato" w:hAnsi="Lato" w:cstheme="majorBidi"/>
          <w:iCs/>
          <w:sz w:val="20"/>
          <w:szCs w:val="20"/>
        </w:rPr>
        <w:t>Fs</w:t>
      </w:r>
      <w:r w:rsidRPr="007139AC">
        <w:rPr>
          <w:rFonts w:ascii="Lato" w:hAnsi="Lato" w:cstheme="majorBidi"/>
          <w:iCs/>
          <w:sz w:val="20"/>
          <w:szCs w:val="20"/>
        </w:rPr>
        <w:t>” is the financial score, “FM” is the lowest bid price, and “F” the price of the bid under consideration.</w:t>
      </w:r>
    </w:p>
    <w:p w14:paraId="64D12526"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T = 0.7</w:t>
      </w:r>
    </w:p>
    <w:p w14:paraId="468B2242"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F = 0.3</w:t>
      </w:r>
    </w:p>
    <w:p w14:paraId="62AE16B1" w14:textId="77777777" w:rsidR="00814880" w:rsidRPr="007139AC" w:rsidRDefault="00814880" w:rsidP="00814880">
      <w:pPr>
        <w:tabs>
          <w:tab w:val="right" w:pos="7218"/>
        </w:tabs>
        <w:spacing w:before="120" w:after="120"/>
        <w:ind w:left="-360" w:hanging="16"/>
        <w:jc w:val="both"/>
        <w:rPr>
          <w:rFonts w:ascii="Lato" w:hAnsi="Lato"/>
          <w:sz w:val="20"/>
          <w:szCs w:val="20"/>
        </w:rPr>
      </w:pPr>
      <w:r w:rsidRPr="007139AC">
        <w:rPr>
          <w:rFonts w:ascii="Lato" w:hAnsi="Lato"/>
          <w:sz w:val="20"/>
          <w:szCs w:val="20"/>
        </w:rPr>
        <w:t>The evaluated bids are ranked according to their combined technical (</w:t>
      </w:r>
      <w:r>
        <w:rPr>
          <w:rFonts w:ascii="Lato" w:hAnsi="Lato"/>
          <w:sz w:val="20"/>
          <w:szCs w:val="20"/>
        </w:rPr>
        <w:t>Ts</w:t>
      </w:r>
      <w:r w:rsidRPr="007139AC">
        <w:rPr>
          <w:rFonts w:ascii="Lato" w:hAnsi="Lato"/>
          <w:sz w:val="20"/>
          <w:szCs w:val="20"/>
        </w:rPr>
        <w:t xml:space="preserve">) and financial (Fs) scores using the weights (T = the weight given to the Technical Bid; F = the weight given to the Financial Bid; T + F = 1) as following:  S = </w:t>
      </w:r>
      <w:r>
        <w:rPr>
          <w:rFonts w:ascii="Lato" w:hAnsi="Lato"/>
          <w:sz w:val="20"/>
          <w:szCs w:val="20"/>
        </w:rPr>
        <w:t>Ts</w:t>
      </w:r>
      <w:r w:rsidRPr="007139AC">
        <w:rPr>
          <w:rFonts w:ascii="Lato" w:hAnsi="Lato"/>
          <w:sz w:val="20"/>
          <w:szCs w:val="20"/>
        </w:rPr>
        <w:t xml:space="preserve"> x T% + </w:t>
      </w:r>
      <w:r>
        <w:rPr>
          <w:rFonts w:ascii="Lato" w:hAnsi="Lato"/>
          <w:sz w:val="20"/>
          <w:szCs w:val="20"/>
        </w:rPr>
        <w:t xml:space="preserve">Fs </w:t>
      </w:r>
      <w:r w:rsidRPr="007139AC">
        <w:rPr>
          <w:rFonts w:ascii="Lato" w:hAnsi="Lato"/>
          <w:sz w:val="20"/>
          <w:szCs w:val="20"/>
        </w:rPr>
        <w:t>x F%.</w:t>
      </w:r>
    </w:p>
    <w:p w14:paraId="22710735" w14:textId="4BA9608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BE9589D" w14:textId="01F947A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33E38CA" w14:textId="151591E7"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78B0057" w14:textId="2A98F70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9489C55" w14:textId="01A240D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89E81C0" w14:textId="03E4701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DAC7F96" w14:textId="0DA792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0BB9A08" w14:textId="6811173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2B5ACEB" w14:textId="3EB795D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3FBB392" w14:textId="0A249B72"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96C08C1" w14:textId="0098B1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CE314F9" w14:textId="2EA88A1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2C6A6D8" w14:textId="69FB641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3AB178" w14:textId="22B74BD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E6667A" w14:textId="5DF6469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BFDE00C" w14:textId="65890F1D"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615B4CF" w14:textId="19C64A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7347AB9" w14:textId="6355003E"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EF74016" w14:textId="7E62659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FE0CE71" w14:textId="0E5C848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E549007" w14:textId="5D26086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71C2EAF" w14:textId="2F37A0F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4267F05" w14:textId="53E3962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D03CD2D" w14:textId="75E318F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44222A9" w14:textId="183880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AA0665E" w14:textId="77777777" w:rsidR="00814880" w:rsidRPr="002B57F4" w:rsidRDefault="00814880" w:rsidP="00883D8F">
      <w:pPr>
        <w:spacing w:line="259" w:lineRule="auto"/>
        <w:ind w:left="377"/>
        <w:jc w:val="lowKashida"/>
        <w:rPr>
          <w:rFonts w:asciiTheme="minorHAnsi" w:hAnsiTheme="minorHAnsi" w:cstheme="minorHAnsi"/>
          <w:color w:val="000000" w:themeColor="text1"/>
          <w:sz w:val="22"/>
          <w:szCs w:val="22"/>
        </w:rPr>
      </w:pPr>
    </w:p>
    <w:p w14:paraId="24FE7E40"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23E1B37"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33A6EF23"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798A23B" w14:textId="77777777" w:rsidR="00811CA3" w:rsidRDefault="00811CA3" w:rsidP="00814880">
      <w:pPr>
        <w:spacing w:line="259" w:lineRule="auto"/>
        <w:jc w:val="lowKashida"/>
        <w:rPr>
          <w:rFonts w:asciiTheme="minorHAnsi" w:hAnsiTheme="minorHAnsi" w:cstheme="minorHAnsi"/>
          <w:color w:val="000000" w:themeColor="text1"/>
          <w:sz w:val="22"/>
          <w:szCs w:val="22"/>
        </w:rPr>
      </w:pPr>
    </w:p>
    <w:p w14:paraId="15949996" w14:textId="77777777" w:rsidR="00811CA3" w:rsidRPr="002B57F4" w:rsidRDefault="00811CA3" w:rsidP="00883D8F">
      <w:pPr>
        <w:spacing w:line="259" w:lineRule="auto"/>
        <w:ind w:left="377"/>
        <w:jc w:val="lowKashida"/>
        <w:rPr>
          <w:rFonts w:asciiTheme="minorHAnsi" w:hAnsiTheme="minorHAnsi" w:cstheme="minorHAnsi"/>
          <w:color w:val="000000" w:themeColor="text1"/>
          <w:sz w:val="22"/>
          <w:szCs w:val="22"/>
        </w:rPr>
      </w:pPr>
    </w:p>
    <w:p w14:paraId="00D4D568" w14:textId="77777777" w:rsidR="00B46D93" w:rsidRPr="002B57F4"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Theme="minorHAnsi" w:eastAsiaTheme="minorEastAsia" w:hAnsiTheme="minorHAnsi" w:cstheme="minorHAnsi"/>
          <w:b/>
          <w:color w:val="000000" w:themeColor="text1"/>
          <w:sz w:val="22"/>
          <w:szCs w:val="22"/>
          <w:lang w:eastAsia="zh-CN" w:bidi="ar-SA"/>
        </w:rPr>
      </w:pPr>
      <w:r w:rsidRPr="002B57F4">
        <w:rPr>
          <w:rFonts w:asciiTheme="minorHAnsi" w:eastAsiaTheme="minorEastAsia" w:hAnsiTheme="minorHAnsi" w:cstheme="minorHAnsi"/>
          <w:b/>
          <w:color w:val="000000" w:themeColor="text1"/>
          <w:sz w:val="22"/>
          <w:szCs w:val="22"/>
          <w:lang w:eastAsia="zh-CN" w:bidi="ar-SA"/>
        </w:rPr>
        <w:lastRenderedPageBreak/>
        <w:t>SITE LOCATION</w:t>
      </w:r>
      <w:r w:rsidR="00AF62BA" w:rsidRPr="002B57F4">
        <w:rPr>
          <w:rFonts w:asciiTheme="minorHAnsi" w:eastAsiaTheme="minorEastAsia" w:hAnsiTheme="minorHAnsi" w:cstheme="minorHAnsi"/>
          <w:b/>
          <w:color w:val="000000" w:themeColor="text1"/>
          <w:sz w:val="22"/>
          <w:szCs w:val="22"/>
          <w:lang w:eastAsia="zh-CN" w:bidi="ar-SA"/>
        </w:rPr>
        <w:t>:</w:t>
      </w:r>
    </w:p>
    <w:p w14:paraId="000B95F5" w14:textId="77777777" w:rsidR="00A072B6" w:rsidRPr="002B57F4" w:rsidRDefault="00A072B6" w:rsidP="00AB5448">
      <w:pPr>
        <w:jc w:val="lowKashida"/>
        <w:rPr>
          <w:rFonts w:asciiTheme="minorHAnsi" w:hAnsiTheme="minorHAnsi" w:cstheme="minorHAnsi"/>
          <w:color w:val="000000" w:themeColor="text1"/>
          <w:sz w:val="22"/>
          <w:szCs w:val="22"/>
        </w:rPr>
      </w:pPr>
    </w:p>
    <w:tbl>
      <w:tblPr>
        <w:tblpPr w:leftFromText="180" w:rightFromText="180" w:vertAnchor="text" w:horzAnchor="margin" w:tblpX="355" w:tblpY="-22"/>
        <w:tblW w:w="902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
        <w:gridCol w:w="1747"/>
        <w:gridCol w:w="1941"/>
        <w:gridCol w:w="4356"/>
      </w:tblGrid>
      <w:tr w:rsidR="002B57F4" w:rsidRPr="002B57F4" w14:paraId="12741D0A" w14:textId="77777777" w:rsidTr="00AA1971">
        <w:trPr>
          <w:trHeight w:val="200"/>
        </w:trPr>
        <w:tc>
          <w:tcPr>
            <w:tcW w:w="98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8D63E0" w:rsidRDefault="006A7945" w:rsidP="00AB5448">
            <w:pPr>
              <w:jc w:val="lowKashida"/>
              <w:rPr>
                <w:rFonts w:asciiTheme="minorHAnsi" w:hAnsiTheme="minorHAnsi" w:cstheme="minorHAnsi"/>
                <w:b/>
                <w:bCs/>
                <w:color w:val="000000" w:themeColor="text1"/>
                <w:sz w:val="22"/>
                <w:szCs w:val="22"/>
                <w:lang w:eastAsia="zh-CN"/>
              </w:rPr>
            </w:pPr>
            <w:r w:rsidRPr="008D63E0">
              <w:rPr>
                <w:rFonts w:asciiTheme="minorHAnsi" w:hAnsiTheme="minorHAnsi" w:cstheme="minorHAnsi"/>
                <w:b/>
                <w:bCs/>
                <w:color w:val="000000" w:themeColor="text1"/>
                <w:sz w:val="22"/>
                <w:szCs w:val="22"/>
              </w:rPr>
              <w:t>LOT #</w:t>
            </w:r>
          </w:p>
        </w:tc>
        <w:tc>
          <w:tcPr>
            <w:tcW w:w="174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rPr>
              <w:t>Province</w:t>
            </w:r>
          </w:p>
        </w:tc>
        <w:tc>
          <w:tcPr>
            <w:tcW w:w="19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lang w:bidi="fa-IR"/>
              </w:rPr>
              <w:t>District</w:t>
            </w:r>
          </w:p>
        </w:tc>
        <w:tc>
          <w:tcPr>
            <w:tcW w:w="4356"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8D63E0" w:rsidRDefault="00B9279D" w:rsidP="00AB5448">
            <w:pPr>
              <w:jc w:val="lowKashida"/>
              <w:rPr>
                <w:rFonts w:asciiTheme="minorHAnsi" w:hAnsiTheme="minorHAnsi" w:cstheme="minorHAnsi"/>
                <w:b/>
                <w:bCs/>
                <w:color w:val="000000" w:themeColor="text1"/>
                <w:sz w:val="22"/>
                <w:szCs w:val="22"/>
                <w:rtl/>
                <w:lang w:bidi="fa-IR"/>
              </w:rPr>
            </w:pPr>
            <w:r>
              <w:rPr>
                <w:rFonts w:asciiTheme="minorHAnsi" w:hAnsiTheme="minorHAnsi" w:cstheme="minorHAnsi"/>
                <w:bCs/>
                <w:color w:val="000000" w:themeColor="text1"/>
                <w:sz w:val="22"/>
                <w:szCs w:val="22"/>
              </w:rPr>
              <w:t xml:space="preserve"> Village</w:t>
            </w:r>
          </w:p>
        </w:tc>
      </w:tr>
      <w:tr w:rsidR="002B57F4" w:rsidRPr="002B57F4" w14:paraId="42BB7C31" w14:textId="77777777" w:rsidTr="00AA1971">
        <w:trPr>
          <w:trHeight w:val="263"/>
        </w:trPr>
        <w:tc>
          <w:tcPr>
            <w:tcW w:w="985" w:type="dxa"/>
            <w:tcBorders>
              <w:top w:val="single" w:sz="4" w:space="0" w:color="auto"/>
              <w:bottom w:val="single" w:sz="4" w:space="0" w:color="auto"/>
              <w:right w:val="single" w:sz="4" w:space="0" w:color="auto"/>
            </w:tcBorders>
            <w:vAlign w:val="center"/>
            <w:hideMark/>
          </w:tcPr>
          <w:p w14:paraId="0B8AC182" w14:textId="77777777" w:rsidR="003B623A" w:rsidRPr="008D63E0" w:rsidRDefault="003B623A"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1</w:t>
            </w:r>
          </w:p>
        </w:tc>
        <w:tc>
          <w:tcPr>
            <w:tcW w:w="1747" w:type="dxa"/>
            <w:tcBorders>
              <w:top w:val="single" w:sz="4" w:space="0" w:color="auto"/>
              <w:left w:val="single" w:sz="4" w:space="0" w:color="auto"/>
              <w:bottom w:val="single" w:sz="4" w:space="0" w:color="auto"/>
              <w:right w:val="single" w:sz="4" w:space="0" w:color="auto"/>
            </w:tcBorders>
            <w:vAlign w:val="bottom"/>
          </w:tcPr>
          <w:p w14:paraId="3B54B2FD" w14:textId="0F60A287" w:rsidR="003B623A" w:rsidRPr="008D63E0" w:rsidRDefault="00F44E28" w:rsidP="00AB5448">
            <w:pPr>
              <w:jc w:val="lowKashida"/>
              <w:rPr>
                <w:rFonts w:asciiTheme="minorHAnsi" w:hAnsiTheme="minorHAnsi" w:cstheme="minorHAnsi"/>
                <w:color w:val="000000" w:themeColor="text1"/>
                <w:sz w:val="22"/>
                <w:szCs w:val="22"/>
                <w:rtl/>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B6356BF" w14:textId="0C44E24A" w:rsidR="003B623A" w:rsidRPr="008D63E0" w:rsidRDefault="00F44E28" w:rsidP="00AB5448">
            <w:pPr>
              <w:jc w:val="lowKashida"/>
              <w:rPr>
                <w:rFonts w:asciiTheme="minorHAnsi" w:hAnsiTheme="minorHAnsi" w:cstheme="minorHAnsi"/>
                <w:color w:val="000000" w:themeColor="text1"/>
                <w:sz w:val="22"/>
                <w:szCs w:val="22"/>
                <w:rtl/>
              </w:rPr>
            </w:pPr>
            <w:proofErr w:type="spellStart"/>
            <w:r w:rsidRPr="00F44E28">
              <w:rPr>
                <w:rFonts w:asciiTheme="minorHAnsi" w:hAnsiTheme="minorHAnsi" w:cstheme="minorHAnsi"/>
                <w:color w:val="000000" w:themeColor="text1"/>
                <w:sz w:val="22"/>
                <w:szCs w:val="22"/>
              </w:rPr>
              <w:t>Jawand</w:t>
            </w:r>
            <w:proofErr w:type="spellEnd"/>
            <w:r w:rsidRPr="00F44E28">
              <w:rPr>
                <w:rFonts w:asciiTheme="minorHAnsi" w:hAnsiTheme="minorHAnsi" w:cstheme="minorHAnsi"/>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6D03B81F" w14:textId="18D22AC2" w:rsidR="003B623A" w:rsidRPr="008D63E0" w:rsidRDefault="00F44E28" w:rsidP="00AB5448">
            <w:pPr>
              <w:jc w:val="lowKashida"/>
              <w:rPr>
                <w:rFonts w:asciiTheme="minorHAnsi" w:hAnsiTheme="minorHAnsi" w:cstheme="minorHAnsi"/>
                <w:color w:val="000000" w:themeColor="text1"/>
                <w:sz w:val="22"/>
                <w:szCs w:val="22"/>
                <w:rtl/>
              </w:rPr>
            </w:pPr>
            <w:proofErr w:type="spellStart"/>
            <w:r w:rsidRPr="00F44E28">
              <w:rPr>
                <w:rFonts w:asciiTheme="minorHAnsi" w:hAnsiTheme="minorHAnsi" w:cstheme="minorHAnsi"/>
                <w:color w:val="000000" w:themeColor="text1"/>
                <w:sz w:val="22"/>
                <w:szCs w:val="22"/>
              </w:rPr>
              <w:t>Dahan</w:t>
            </w:r>
            <w:proofErr w:type="spellEnd"/>
            <w:r>
              <w:rPr>
                <w:rFonts w:asciiTheme="minorHAnsi" w:hAnsiTheme="minorHAnsi" w:cstheme="minorHAnsi"/>
                <w:color w:val="000000" w:themeColor="text1"/>
                <w:sz w:val="22"/>
                <w:szCs w:val="22"/>
              </w:rPr>
              <w:t xml:space="preserve"> e</w:t>
            </w:r>
            <w:r w:rsidRPr="00F44E28">
              <w:rPr>
                <w:rFonts w:asciiTheme="minorHAnsi" w:hAnsiTheme="minorHAnsi" w:cstheme="minorHAnsi"/>
                <w:color w:val="000000" w:themeColor="text1"/>
                <w:sz w:val="22"/>
                <w:szCs w:val="22"/>
              </w:rPr>
              <w:t xml:space="preserve"> </w:t>
            </w:r>
            <w:proofErr w:type="spellStart"/>
            <w:r w:rsidRPr="00F44E28">
              <w:rPr>
                <w:rFonts w:asciiTheme="minorHAnsi" w:hAnsiTheme="minorHAnsi" w:cstheme="minorHAnsi"/>
                <w:color w:val="000000" w:themeColor="text1"/>
                <w:sz w:val="22"/>
                <w:szCs w:val="22"/>
              </w:rPr>
              <w:t>Koocha</w:t>
            </w:r>
            <w:proofErr w:type="spellEnd"/>
            <w:r w:rsidRPr="00F44E28">
              <w:rPr>
                <w:rFonts w:asciiTheme="minorHAnsi" w:hAnsiTheme="minorHAnsi" w:cstheme="minorHAnsi"/>
                <w:color w:val="000000" w:themeColor="text1"/>
                <w:sz w:val="22"/>
                <w:szCs w:val="22"/>
              </w:rPr>
              <w:t xml:space="preserve"> BHC/Healthcare</w:t>
            </w:r>
          </w:p>
        </w:tc>
      </w:tr>
      <w:tr w:rsidR="002B57F4" w:rsidRPr="002B57F4" w14:paraId="6D51BC0D" w14:textId="77777777" w:rsidTr="00AA1971">
        <w:trPr>
          <w:trHeight w:val="263"/>
        </w:trPr>
        <w:tc>
          <w:tcPr>
            <w:tcW w:w="985" w:type="dxa"/>
            <w:tcBorders>
              <w:top w:val="single" w:sz="4" w:space="0" w:color="auto"/>
              <w:bottom w:val="single" w:sz="4" w:space="0" w:color="auto"/>
              <w:right w:val="single" w:sz="4" w:space="0" w:color="auto"/>
            </w:tcBorders>
            <w:vAlign w:val="center"/>
          </w:tcPr>
          <w:p w14:paraId="2D983241" w14:textId="77777777" w:rsidR="000353F7" w:rsidRPr="008D63E0" w:rsidRDefault="000353F7"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2</w:t>
            </w:r>
          </w:p>
        </w:tc>
        <w:tc>
          <w:tcPr>
            <w:tcW w:w="1747" w:type="dxa"/>
            <w:tcBorders>
              <w:top w:val="single" w:sz="4" w:space="0" w:color="auto"/>
              <w:left w:val="single" w:sz="4" w:space="0" w:color="auto"/>
              <w:bottom w:val="single" w:sz="4" w:space="0" w:color="auto"/>
              <w:right w:val="single" w:sz="4" w:space="0" w:color="auto"/>
            </w:tcBorders>
            <w:vAlign w:val="bottom"/>
          </w:tcPr>
          <w:p w14:paraId="3F6C2742" w14:textId="249648F4" w:rsidR="000353F7" w:rsidRPr="008D63E0" w:rsidRDefault="00F44E28"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32AF0FC" w14:textId="49558F34" w:rsidR="000353F7" w:rsidRPr="008D63E0" w:rsidRDefault="00F44E28" w:rsidP="00AB5448">
            <w:pPr>
              <w:jc w:val="lowKashida"/>
              <w:rPr>
                <w:rFonts w:asciiTheme="minorHAnsi" w:hAnsiTheme="minorHAnsi" w:cstheme="minorHAnsi"/>
                <w:bCs/>
                <w:color w:val="000000" w:themeColor="text1"/>
                <w:sz w:val="22"/>
                <w:szCs w:val="22"/>
              </w:rPr>
            </w:pPr>
            <w:proofErr w:type="spellStart"/>
            <w:r>
              <w:rPr>
                <w:rFonts w:asciiTheme="minorHAnsi" w:hAnsiTheme="minorHAnsi" w:cstheme="minorHAnsi"/>
                <w:bCs/>
                <w:color w:val="000000" w:themeColor="text1"/>
                <w:sz w:val="22"/>
                <w:szCs w:val="22"/>
              </w:rPr>
              <w:t>Murghab</w:t>
            </w:r>
            <w:proofErr w:type="spellEnd"/>
            <w:r>
              <w:rPr>
                <w:rFonts w:asciiTheme="minorHAnsi" w:hAnsiTheme="minorHAnsi" w:cstheme="minorHAnsi"/>
                <w:bCs/>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116BBD81" w14:textId="27586530" w:rsidR="000353F7" w:rsidRPr="008D63E0" w:rsidRDefault="00F44E28" w:rsidP="00AB5448">
            <w:pPr>
              <w:jc w:val="lowKashida"/>
              <w:rPr>
                <w:rFonts w:asciiTheme="minorHAnsi" w:hAnsiTheme="minorHAnsi" w:cstheme="minorHAnsi"/>
                <w:color w:val="000000" w:themeColor="text1"/>
                <w:sz w:val="22"/>
                <w:szCs w:val="22"/>
              </w:rPr>
            </w:pPr>
            <w:proofErr w:type="spellStart"/>
            <w:r w:rsidRPr="00F44E28">
              <w:rPr>
                <w:rFonts w:asciiTheme="minorHAnsi" w:hAnsiTheme="minorHAnsi" w:cstheme="minorHAnsi"/>
                <w:color w:val="000000" w:themeColor="text1"/>
                <w:sz w:val="22"/>
                <w:szCs w:val="22"/>
              </w:rPr>
              <w:t>Panirak</w:t>
            </w:r>
            <w:proofErr w:type="spellEnd"/>
            <w:r w:rsidRPr="00F44E28">
              <w:rPr>
                <w:rFonts w:asciiTheme="minorHAnsi" w:hAnsiTheme="minorHAnsi" w:cstheme="minorHAnsi"/>
                <w:color w:val="000000" w:themeColor="text1"/>
                <w:sz w:val="22"/>
                <w:szCs w:val="22"/>
              </w:rPr>
              <w:t xml:space="preserve"> CHC/Healthcare</w:t>
            </w:r>
          </w:p>
        </w:tc>
      </w:tr>
      <w:tr w:rsidR="00F44E28" w:rsidRPr="002B57F4" w14:paraId="71621EEE" w14:textId="77777777" w:rsidTr="00AA1971">
        <w:trPr>
          <w:trHeight w:val="263"/>
        </w:trPr>
        <w:tc>
          <w:tcPr>
            <w:tcW w:w="985" w:type="dxa"/>
            <w:tcBorders>
              <w:top w:val="single" w:sz="4" w:space="0" w:color="auto"/>
              <w:bottom w:val="single" w:sz="4" w:space="0" w:color="auto"/>
              <w:right w:val="single" w:sz="4" w:space="0" w:color="auto"/>
            </w:tcBorders>
            <w:vAlign w:val="center"/>
          </w:tcPr>
          <w:p w14:paraId="6AC3705C" w14:textId="452404A9" w:rsidR="00F44E28" w:rsidRPr="008D63E0" w:rsidRDefault="00F44E28" w:rsidP="00F44E28">
            <w:pPr>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3</w:t>
            </w:r>
          </w:p>
        </w:tc>
        <w:tc>
          <w:tcPr>
            <w:tcW w:w="1747" w:type="dxa"/>
            <w:tcBorders>
              <w:top w:val="single" w:sz="4" w:space="0" w:color="auto"/>
              <w:left w:val="single" w:sz="4" w:space="0" w:color="auto"/>
              <w:bottom w:val="single" w:sz="4" w:space="0" w:color="auto"/>
              <w:right w:val="single" w:sz="4" w:space="0" w:color="auto"/>
            </w:tcBorders>
            <w:vAlign w:val="bottom"/>
          </w:tcPr>
          <w:p w14:paraId="66BA6EFB" w14:textId="3479740F" w:rsidR="00F44E28" w:rsidRDefault="00F44E28"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1940932A" w14:textId="05743E94" w:rsidR="00F44E28" w:rsidRDefault="00F44E28" w:rsidP="00AB5448">
            <w:pPr>
              <w:jc w:val="lowKashida"/>
              <w:rPr>
                <w:rFonts w:asciiTheme="minorHAnsi" w:hAnsiTheme="minorHAnsi" w:cstheme="minorHAnsi"/>
                <w:bCs/>
                <w:color w:val="000000" w:themeColor="text1"/>
                <w:sz w:val="22"/>
                <w:szCs w:val="22"/>
              </w:rPr>
            </w:pPr>
            <w:proofErr w:type="spellStart"/>
            <w:r>
              <w:rPr>
                <w:rFonts w:asciiTheme="minorHAnsi" w:hAnsiTheme="minorHAnsi" w:cstheme="minorHAnsi"/>
                <w:bCs/>
                <w:color w:val="000000" w:themeColor="text1"/>
                <w:sz w:val="22"/>
                <w:szCs w:val="22"/>
              </w:rPr>
              <w:t>Ghormach</w:t>
            </w:r>
            <w:proofErr w:type="spellEnd"/>
            <w:r>
              <w:rPr>
                <w:rFonts w:asciiTheme="minorHAnsi" w:hAnsiTheme="minorHAnsi" w:cstheme="minorHAnsi"/>
                <w:bCs/>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5D5A6F06" w14:textId="30F31712" w:rsidR="00F44E28" w:rsidRPr="004A0BD4" w:rsidRDefault="00F44E28" w:rsidP="00AB5448">
            <w:pPr>
              <w:jc w:val="lowKashida"/>
              <w:rPr>
                <w:rFonts w:asciiTheme="minorHAnsi" w:hAnsiTheme="minorHAnsi" w:cstheme="minorHAnsi"/>
                <w:color w:val="000000" w:themeColor="text1"/>
                <w:sz w:val="22"/>
                <w:szCs w:val="22"/>
              </w:rPr>
            </w:pPr>
            <w:proofErr w:type="spellStart"/>
            <w:r w:rsidRPr="00F44E28">
              <w:rPr>
                <w:rFonts w:asciiTheme="minorHAnsi" w:hAnsiTheme="minorHAnsi" w:cstheme="minorHAnsi"/>
                <w:color w:val="000000" w:themeColor="text1"/>
                <w:sz w:val="22"/>
                <w:szCs w:val="22"/>
              </w:rPr>
              <w:t>Ghormach</w:t>
            </w:r>
            <w:proofErr w:type="spellEnd"/>
            <w:r w:rsidRPr="00F44E28">
              <w:rPr>
                <w:rFonts w:asciiTheme="minorHAnsi" w:hAnsiTheme="minorHAnsi" w:cstheme="minorHAnsi"/>
                <w:color w:val="000000" w:themeColor="text1"/>
                <w:sz w:val="22"/>
                <w:szCs w:val="22"/>
              </w:rPr>
              <w:t xml:space="preserve"> Center CHC/Healthcare</w:t>
            </w:r>
          </w:p>
        </w:tc>
      </w:tr>
      <w:tr w:rsidR="00F44E28" w:rsidRPr="002B57F4" w14:paraId="08D742A2" w14:textId="77777777" w:rsidTr="00AA1971">
        <w:trPr>
          <w:trHeight w:val="263"/>
        </w:trPr>
        <w:tc>
          <w:tcPr>
            <w:tcW w:w="985" w:type="dxa"/>
            <w:tcBorders>
              <w:top w:val="single" w:sz="4" w:space="0" w:color="auto"/>
              <w:bottom w:val="single" w:sz="4" w:space="0" w:color="auto"/>
              <w:right w:val="single" w:sz="4" w:space="0" w:color="auto"/>
            </w:tcBorders>
            <w:vAlign w:val="center"/>
          </w:tcPr>
          <w:p w14:paraId="08551AF7" w14:textId="11D3AFFF" w:rsidR="00F44E28" w:rsidRPr="008D63E0" w:rsidRDefault="00F44E28" w:rsidP="00F44E28">
            <w:pPr>
              <w:jc w:val="cente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4</w:t>
            </w:r>
          </w:p>
        </w:tc>
        <w:tc>
          <w:tcPr>
            <w:tcW w:w="1747" w:type="dxa"/>
            <w:tcBorders>
              <w:top w:val="single" w:sz="4" w:space="0" w:color="auto"/>
              <w:left w:val="single" w:sz="4" w:space="0" w:color="auto"/>
              <w:bottom w:val="single" w:sz="4" w:space="0" w:color="auto"/>
              <w:right w:val="single" w:sz="4" w:space="0" w:color="auto"/>
            </w:tcBorders>
            <w:vAlign w:val="bottom"/>
          </w:tcPr>
          <w:p w14:paraId="43F823A9" w14:textId="32663EDD" w:rsidR="00F44E28" w:rsidRDefault="00F44E28"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217CF180" w14:textId="0F72DCCC" w:rsidR="00F44E28" w:rsidRDefault="00F44E28" w:rsidP="00AB5448">
            <w:pPr>
              <w:jc w:val="lowKashida"/>
              <w:rPr>
                <w:rFonts w:asciiTheme="minorHAnsi" w:hAnsiTheme="minorHAnsi" w:cstheme="minorHAnsi"/>
                <w:bCs/>
                <w:color w:val="000000" w:themeColor="text1"/>
                <w:sz w:val="22"/>
                <w:szCs w:val="22"/>
              </w:rPr>
            </w:pPr>
            <w:proofErr w:type="spellStart"/>
            <w:r>
              <w:rPr>
                <w:rFonts w:asciiTheme="minorHAnsi" w:hAnsiTheme="minorHAnsi" w:cstheme="minorHAnsi"/>
                <w:bCs/>
                <w:color w:val="000000" w:themeColor="text1"/>
                <w:sz w:val="22"/>
                <w:szCs w:val="22"/>
              </w:rPr>
              <w:t>Ghormach</w:t>
            </w:r>
            <w:proofErr w:type="spellEnd"/>
            <w:r>
              <w:rPr>
                <w:rFonts w:asciiTheme="minorHAnsi" w:hAnsiTheme="minorHAnsi" w:cstheme="minorHAnsi"/>
                <w:bCs/>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51496C94" w14:textId="48D2A28D" w:rsidR="00F44E28" w:rsidRPr="004A0BD4" w:rsidRDefault="00F44E28" w:rsidP="00AB5448">
            <w:pPr>
              <w:jc w:val="lowKashida"/>
              <w:rPr>
                <w:rFonts w:asciiTheme="minorHAnsi" w:hAnsiTheme="minorHAnsi" w:cstheme="minorHAnsi"/>
                <w:color w:val="000000" w:themeColor="text1"/>
                <w:sz w:val="22"/>
                <w:szCs w:val="22"/>
              </w:rPr>
            </w:pPr>
            <w:r w:rsidRPr="00F44E28">
              <w:rPr>
                <w:rFonts w:asciiTheme="minorHAnsi" w:hAnsiTheme="minorHAnsi" w:cstheme="minorHAnsi"/>
                <w:color w:val="000000" w:themeColor="text1"/>
                <w:sz w:val="22"/>
                <w:szCs w:val="22"/>
              </w:rPr>
              <w:t xml:space="preserve">Jar </w:t>
            </w:r>
            <w:proofErr w:type="spellStart"/>
            <w:r w:rsidRPr="00F44E28">
              <w:rPr>
                <w:rFonts w:asciiTheme="minorHAnsi" w:hAnsiTheme="minorHAnsi" w:cstheme="minorHAnsi"/>
                <w:color w:val="000000" w:themeColor="text1"/>
                <w:sz w:val="22"/>
                <w:szCs w:val="22"/>
              </w:rPr>
              <w:t>Siah</w:t>
            </w:r>
            <w:proofErr w:type="spellEnd"/>
            <w:r w:rsidRPr="00F44E28">
              <w:rPr>
                <w:rFonts w:asciiTheme="minorHAnsi" w:hAnsiTheme="minorHAnsi" w:cstheme="minorHAnsi"/>
                <w:color w:val="000000" w:themeColor="text1"/>
                <w:sz w:val="22"/>
                <w:szCs w:val="22"/>
              </w:rPr>
              <w:t xml:space="preserve"> BHC/Healthcare</w:t>
            </w:r>
          </w:p>
        </w:tc>
      </w:tr>
    </w:tbl>
    <w:p w14:paraId="7A89900F" w14:textId="77777777" w:rsidR="00AF62BA" w:rsidRPr="002B57F4" w:rsidRDefault="00AF62BA" w:rsidP="00AB5448">
      <w:pPr>
        <w:pStyle w:val="NoSpacing"/>
        <w:jc w:val="lowKashida"/>
        <w:rPr>
          <w:rFonts w:cstheme="minorHAnsi"/>
          <w:b/>
          <w:color w:val="000000" w:themeColor="text1"/>
        </w:rPr>
      </w:pPr>
    </w:p>
    <w:p w14:paraId="0A688551" w14:textId="77777777" w:rsidR="00965885" w:rsidRPr="002B57F4" w:rsidRDefault="00965885" w:rsidP="00AB5448">
      <w:pPr>
        <w:pStyle w:val="NoSpacing"/>
        <w:jc w:val="lowKashida"/>
        <w:rPr>
          <w:rFonts w:cstheme="minorHAnsi"/>
          <w:b/>
          <w:color w:val="000000" w:themeColor="text1"/>
        </w:rPr>
      </w:pPr>
    </w:p>
    <w:p w14:paraId="66CF1D42" w14:textId="77777777" w:rsidR="00965885" w:rsidRPr="002B57F4" w:rsidRDefault="00965885" w:rsidP="00AB5448">
      <w:pPr>
        <w:pStyle w:val="NoSpacing"/>
        <w:jc w:val="lowKashida"/>
        <w:rPr>
          <w:rFonts w:cstheme="minorHAnsi"/>
          <w:b/>
          <w:color w:val="000000" w:themeColor="text1"/>
        </w:rPr>
      </w:pPr>
    </w:p>
    <w:p w14:paraId="32A26CF5" w14:textId="77777777" w:rsidR="00965885" w:rsidRDefault="00965885" w:rsidP="00AB5448">
      <w:pPr>
        <w:pStyle w:val="NoSpacing"/>
        <w:jc w:val="lowKashida"/>
        <w:rPr>
          <w:rFonts w:cstheme="minorHAnsi"/>
          <w:b/>
          <w:color w:val="000000" w:themeColor="text1"/>
        </w:rPr>
      </w:pPr>
    </w:p>
    <w:p w14:paraId="1C3AAFC6" w14:textId="3BA758CA" w:rsidR="00811CA3" w:rsidRDefault="00811CA3" w:rsidP="00AB5448">
      <w:pPr>
        <w:pStyle w:val="NoSpacing"/>
        <w:jc w:val="lowKashida"/>
        <w:rPr>
          <w:rFonts w:cstheme="minorHAnsi"/>
          <w:b/>
          <w:color w:val="000000" w:themeColor="text1"/>
        </w:rPr>
      </w:pPr>
    </w:p>
    <w:p w14:paraId="1E086648" w14:textId="43488869" w:rsidR="004A0BD4" w:rsidRDefault="004A0BD4" w:rsidP="00AB5448">
      <w:pPr>
        <w:pStyle w:val="NoSpacing"/>
        <w:jc w:val="lowKashida"/>
        <w:rPr>
          <w:rFonts w:cstheme="minorHAnsi"/>
          <w:b/>
          <w:color w:val="000000" w:themeColor="text1"/>
        </w:rPr>
      </w:pPr>
    </w:p>
    <w:p w14:paraId="50A5FD15" w14:textId="0AEAFFC6" w:rsidR="004A0BD4" w:rsidRDefault="004A0BD4" w:rsidP="00AB5448">
      <w:pPr>
        <w:pStyle w:val="NoSpacing"/>
        <w:jc w:val="lowKashida"/>
        <w:rPr>
          <w:rFonts w:cstheme="minorHAnsi"/>
          <w:b/>
          <w:color w:val="000000" w:themeColor="text1"/>
        </w:rPr>
      </w:pPr>
    </w:p>
    <w:p w14:paraId="74630D0B" w14:textId="16F84F17" w:rsidR="004A0BD4" w:rsidRDefault="004A0BD4" w:rsidP="00AB5448">
      <w:pPr>
        <w:pStyle w:val="NoSpacing"/>
        <w:jc w:val="lowKashida"/>
        <w:rPr>
          <w:rFonts w:cstheme="minorHAnsi"/>
          <w:b/>
          <w:color w:val="000000" w:themeColor="text1"/>
        </w:rPr>
      </w:pPr>
    </w:p>
    <w:p w14:paraId="4EFEF501" w14:textId="260A046D" w:rsidR="004A0BD4" w:rsidRDefault="004A0BD4" w:rsidP="00AB5448">
      <w:pPr>
        <w:pStyle w:val="NoSpacing"/>
        <w:jc w:val="lowKashida"/>
        <w:rPr>
          <w:rFonts w:cstheme="minorHAnsi"/>
          <w:b/>
          <w:color w:val="000000" w:themeColor="text1"/>
        </w:rPr>
      </w:pPr>
    </w:p>
    <w:p w14:paraId="69589400" w14:textId="0632AC01" w:rsidR="004A0BD4" w:rsidRDefault="004A0BD4" w:rsidP="00AB5448">
      <w:pPr>
        <w:pStyle w:val="NoSpacing"/>
        <w:jc w:val="lowKashida"/>
        <w:rPr>
          <w:rFonts w:cstheme="minorHAnsi"/>
          <w:b/>
          <w:color w:val="000000" w:themeColor="text1"/>
        </w:rPr>
      </w:pPr>
    </w:p>
    <w:p w14:paraId="60FD5A55" w14:textId="727F6304" w:rsidR="004A0BD4" w:rsidRDefault="004A0BD4" w:rsidP="00AB5448">
      <w:pPr>
        <w:pStyle w:val="NoSpacing"/>
        <w:jc w:val="lowKashida"/>
        <w:rPr>
          <w:rFonts w:cstheme="minorHAnsi"/>
          <w:b/>
          <w:color w:val="000000" w:themeColor="text1"/>
        </w:rPr>
      </w:pPr>
    </w:p>
    <w:p w14:paraId="1C067F20" w14:textId="4047AD0A" w:rsidR="004A0BD4" w:rsidRDefault="004A0BD4" w:rsidP="00AB5448">
      <w:pPr>
        <w:pStyle w:val="NoSpacing"/>
        <w:jc w:val="lowKashida"/>
        <w:rPr>
          <w:rFonts w:cstheme="minorHAnsi"/>
          <w:b/>
          <w:color w:val="000000" w:themeColor="text1"/>
        </w:rPr>
      </w:pPr>
    </w:p>
    <w:p w14:paraId="18C63E3D" w14:textId="084E6954" w:rsidR="004A0BD4" w:rsidRDefault="004A0BD4" w:rsidP="00AB5448">
      <w:pPr>
        <w:pStyle w:val="NoSpacing"/>
        <w:jc w:val="lowKashida"/>
        <w:rPr>
          <w:rFonts w:cstheme="minorHAnsi"/>
          <w:b/>
          <w:color w:val="000000" w:themeColor="text1"/>
        </w:rPr>
      </w:pPr>
    </w:p>
    <w:p w14:paraId="432B73B6" w14:textId="7502EFCB" w:rsidR="004A0BD4" w:rsidRDefault="004A0BD4" w:rsidP="00AB5448">
      <w:pPr>
        <w:pStyle w:val="NoSpacing"/>
        <w:jc w:val="lowKashida"/>
        <w:rPr>
          <w:rFonts w:cstheme="minorHAnsi"/>
          <w:b/>
          <w:color w:val="000000" w:themeColor="text1"/>
        </w:rPr>
      </w:pPr>
    </w:p>
    <w:p w14:paraId="0CB6476B" w14:textId="47DE9356" w:rsidR="004A0BD4" w:rsidRDefault="004A0BD4" w:rsidP="00AB5448">
      <w:pPr>
        <w:pStyle w:val="NoSpacing"/>
        <w:jc w:val="lowKashida"/>
        <w:rPr>
          <w:rFonts w:cstheme="minorHAnsi"/>
          <w:b/>
          <w:color w:val="000000" w:themeColor="text1"/>
        </w:rPr>
      </w:pPr>
    </w:p>
    <w:p w14:paraId="40C71E50" w14:textId="31E2B543" w:rsidR="004A0BD4" w:rsidRDefault="004A0BD4" w:rsidP="00AB5448">
      <w:pPr>
        <w:pStyle w:val="NoSpacing"/>
        <w:jc w:val="lowKashida"/>
        <w:rPr>
          <w:rFonts w:cstheme="minorHAnsi"/>
          <w:b/>
          <w:color w:val="000000" w:themeColor="text1"/>
        </w:rPr>
      </w:pPr>
    </w:p>
    <w:p w14:paraId="615088C8" w14:textId="699C3865" w:rsidR="004A0BD4" w:rsidRDefault="004A0BD4" w:rsidP="00AB5448">
      <w:pPr>
        <w:pStyle w:val="NoSpacing"/>
        <w:jc w:val="lowKashida"/>
        <w:rPr>
          <w:rFonts w:cstheme="minorHAnsi"/>
          <w:b/>
          <w:color w:val="000000" w:themeColor="text1"/>
        </w:rPr>
      </w:pPr>
    </w:p>
    <w:p w14:paraId="292C6F6E" w14:textId="28BBA8A7" w:rsidR="004A0BD4" w:rsidRDefault="004A0BD4" w:rsidP="00AB5448">
      <w:pPr>
        <w:pStyle w:val="NoSpacing"/>
        <w:jc w:val="lowKashida"/>
        <w:rPr>
          <w:rFonts w:cstheme="minorHAnsi"/>
          <w:b/>
          <w:color w:val="000000" w:themeColor="text1"/>
        </w:rPr>
      </w:pPr>
    </w:p>
    <w:p w14:paraId="4241D267" w14:textId="72319B0C" w:rsidR="004A0BD4" w:rsidRDefault="004A0BD4" w:rsidP="00AB5448">
      <w:pPr>
        <w:pStyle w:val="NoSpacing"/>
        <w:jc w:val="lowKashida"/>
        <w:rPr>
          <w:rFonts w:cstheme="minorHAnsi"/>
          <w:b/>
          <w:color w:val="000000" w:themeColor="text1"/>
        </w:rPr>
      </w:pPr>
    </w:p>
    <w:p w14:paraId="74160F32" w14:textId="0D51EA7A" w:rsidR="004A0BD4" w:rsidRDefault="004A0BD4" w:rsidP="00AB5448">
      <w:pPr>
        <w:pStyle w:val="NoSpacing"/>
        <w:jc w:val="lowKashida"/>
        <w:rPr>
          <w:rFonts w:cstheme="minorHAnsi"/>
          <w:b/>
          <w:color w:val="000000" w:themeColor="text1"/>
        </w:rPr>
      </w:pPr>
    </w:p>
    <w:p w14:paraId="1A9D00CC" w14:textId="1434479C" w:rsidR="004A0BD4" w:rsidRDefault="004A0BD4" w:rsidP="00AB5448">
      <w:pPr>
        <w:pStyle w:val="NoSpacing"/>
        <w:jc w:val="lowKashida"/>
        <w:rPr>
          <w:rFonts w:cstheme="minorHAnsi"/>
          <w:b/>
          <w:color w:val="000000" w:themeColor="text1"/>
        </w:rPr>
      </w:pPr>
    </w:p>
    <w:p w14:paraId="34ABF9AC" w14:textId="449618B2" w:rsidR="004A0BD4" w:rsidRDefault="004A0BD4" w:rsidP="00AB5448">
      <w:pPr>
        <w:pStyle w:val="NoSpacing"/>
        <w:jc w:val="lowKashida"/>
        <w:rPr>
          <w:rFonts w:cstheme="minorHAnsi"/>
          <w:b/>
          <w:color w:val="000000" w:themeColor="text1"/>
        </w:rPr>
      </w:pPr>
    </w:p>
    <w:p w14:paraId="4D3E3D01" w14:textId="67B72F1F" w:rsidR="004A0BD4" w:rsidRDefault="004A0BD4" w:rsidP="00AB5448">
      <w:pPr>
        <w:pStyle w:val="NoSpacing"/>
        <w:jc w:val="lowKashida"/>
        <w:rPr>
          <w:rFonts w:cstheme="minorHAnsi"/>
          <w:b/>
          <w:color w:val="000000" w:themeColor="text1"/>
        </w:rPr>
      </w:pPr>
    </w:p>
    <w:p w14:paraId="79979758" w14:textId="4795F810" w:rsidR="004A0BD4" w:rsidRDefault="004A0BD4" w:rsidP="00AB5448">
      <w:pPr>
        <w:pStyle w:val="NoSpacing"/>
        <w:jc w:val="lowKashida"/>
        <w:rPr>
          <w:rFonts w:cstheme="minorHAnsi"/>
          <w:b/>
          <w:color w:val="000000" w:themeColor="text1"/>
        </w:rPr>
      </w:pPr>
    </w:p>
    <w:p w14:paraId="5F5A69A2" w14:textId="2A93544E" w:rsidR="004A0BD4" w:rsidRDefault="004A0BD4" w:rsidP="00AB5448">
      <w:pPr>
        <w:pStyle w:val="NoSpacing"/>
        <w:jc w:val="lowKashida"/>
        <w:rPr>
          <w:rFonts w:cstheme="minorHAnsi"/>
          <w:b/>
          <w:color w:val="000000" w:themeColor="text1"/>
        </w:rPr>
      </w:pPr>
    </w:p>
    <w:p w14:paraId="7115EFC0" w14:textId="719B9A86" w:rsidR="004A0BD4" w:rsidRDefault="004A0BD4" w:rsidP="00AB5448">
      <w:pPr>
        <w:pStyle w:val="NoSpacing"/>
        <w:jc w:val="lowKashida"/>
        <w:rPr>
          <w:rFonts w:cstheme="minorHAnsi"/>
          <w:b/>
          <w:color w:val="000000" w:themeColor="text1"/>
        </w:rPr>
      </w:pPr>
    </w:p>
    <w:p w14:paraId="7983F798" w14:textId="56BE783B" w:rsidR="004A0BD4" w:rsidRDefault="004A0BD4" w:rsidP="00AB5448">
      <w:pPr>
        <w:pStyle w:val="NoSpacing"/>
        <w:jc w:val="lowKashida"/>
        <w:rPr>
          <w:rFonts w:cstheme="minorHAnsi"/>
          <w:b/>
          <w:color w:val="000000" w:themeColor="text1"/>
        </w:rPr>
      </w:pPr>
    </w:p>
    <w:p w14:paraId="64174C91" w14:textId="6CE14E69" w:rsidR="004A0BD4" w:rsidRDefault="004A0BD4" w:rsidP="00AB5448">
      <w:pPr>
        <w:pStyle w:val="NoSpacing"/>
        <w:jc w:val="lowKashida"/>
        <w:rPr>
          <w:rFonts w:cstheme="minorHAnsi"/>
          <w:b/>
          <w:color w:val="000000" w:themeColor="text1"/>
        </w:rPr>
      </w:pPr>
    </w:p>
    <w:p w14:paraId="1A89F607" w14:textId="39B022F7" w:rsidR="004A0BD4" w:rsidRDefault="004A0BD4" w:rsidP="00AB5448">
      <w:pPr>
        <w:pStyle w:val="NoSpacing"/>
        <w:jc w:val="lowKashida"/>
        <w:rPr>
          <w:rFonts w:cstheme="minorHAnsi"/>
          <w:b/>
          <w:color w:val="000000" w:themeColor="text1"/>
        </w:rPr>
      </w:pPr>
    </w:p>
    <w:p w14:paraId="353A2EF4" w14:textId="14281C96" w:rsidR="004A0BD4" w:rsidRDefault="004A0BD4" w:rsidP="00AB5448">
      <w:pPr>
        <w:pStyle w:val="NoSpacing"/>
        <w:jc w:val="lowKashida"/>
        <w:rPr>
          <w:rFonts w:cstheme="minorHAnsi"/>
          <w:b/>
          <w:color w:val="000000" w:themeColor="text1"/>
        </w:rPr>
      </w:pPr>
    </w:p>
    <w:p w14:paraId="61DD6714" w14:textId="05C85A23" w:rsidR="004A0BD4" w:rsidRDefault="004A0BD4" w:rsidP="00AB5448">
      <w:pPr>
        <w:pStyle w:val="NoSpacing"/>
        <w:jc w:val="lowKashida"/>
        <w:rPr>
          <w:rFonts w:cstheme="minorHAnsi"/>
          <w:b/>
          <w:color w:val="000000" w:themeColor="text1"/>
        </w:rPr>
      </w:pPr>
    </w:p>
    <w:p w14:paraId="1830C3D2" w14:textId="77777777" w:rsidR="004A0BD4" w:rsidRDefault="004A0BD4" w:rsidP="00AB5448">
      <w:pPr>
        <w:pStyle w:val="NoSpacing"/>
        <w:jc w:val="lowKashida"/>
        <w:rPr>
          <w:rFonts w:cstheme="minorHAnsi"/>
          <w:b/>
          <w:color w:val="000000" w:themeColor="text1"/>
        </w:rPr>
      </w:pPr>
    </w:p>
    <w:p w14:paraId="1275FE52" w14:textId="77777777" w:rsidR="00811CA3" w:rsidRDefault="00811CA3" w:rsidP="00AB5448">
      <w:pPr>
        <w:pStyle w:val="NoSpacing"/>
        <w:jc w:val="lowKashida"/>
        <w:rPr>
          <w:rFonts w:cstheme="minorHAnsi"/>
          <w:b/>
          <w:color w:val="000000" w:themeColor="text1"/>
        </w:rPr>
      </w:pPr>
    </w:p>
    <w:p w14:paraId="53AA5CE4" w14:textId="77777777" w:rsidR="00811CA3" w:rsidRDefault="00811CA3" w:rsidP="00AB5448">
      <w:pPr>
        <w:pStyle w:val="NoSpacing"/>
        <w:jc w:val="lowKashida"/>
        <w:rPr>
          <w:rFonts w:cstheme="minorHAnsi"/>
          <w:b/>
          <w:color w:val="000000" w:themeColor="text1"/>
        </w:rPr>
      </w:pPr>
    </w:p>
    <w:p w14:paraId="49BA6D25" w14:textId="77777777" w:rsidR="00811CA3" w:rsidRDefault="00811CA3" w:rsidP="00AB5448">
      <w:pPr>
        <w:pStyle w:val="NoSpacing"/>
        <w:jc w:val="lowKashida"/>
        <w:rPr>
          <w:rFonts w:cstheme="minorHAnsi"/>
          <w:b/>
          <w:color w:val="000000" w:themeColor="text1"/>
        </w:rPr>
      </w:pPr>
    </w:p>
    <w:p w14:paraId="0FFA07E0" w14:textId="77777777" w:rsidR="00811CA3" w:rsidRDefault="00811CA3" w:rsidP="00AB5448">
      <w:pPr>
        <w:pStyle w:val="NoSpacing"/>
        <w:jc w:val="lowKashida"/>
        <w:rPr>
          <w:rFonts w:cstheme="minorHAnsi"/>
          <w:b/>
          <w:color w:val="000000" w:themeColor="text1"/>
        </w:rPr>
      </w:pPr>
    </w:p>
    <w:p w14:paraId="060CD147" w14:textId="77777777" w:rsidR="00811CA3" w:rsidRDefault="00811CA3" w:rsidP="00AB5448">
      <w:pPr>
        <w:pStyle w:val="NoSpacing"/>
        <w:jc w:val="lowKashida"/>
        <w:rPr>
          <w:rFonts w:cstheme="minorHAnsi"/>
          <w:b/>
          <w:color w:val="000000" w:themeColor="text1"/>
        </w:rPr>
      </w:pPr>
    </w:p>
    <w:p w14:paraId="34C54D69" w14:textId="77777777" w:rsidR="00811CA3" w:rsidRDefault="00811CA3" w:rsidP="00AB5448">
      <w:pPr>
        <w:pStyle w:val="NoSpacing"/>
        <w:jc w:val="lowKashida"/>
        <w:rPr>
          <w:rFonts w:cstheme="minorHAnsi"/>
          <w:b/>
          <w:color w:val="000000" w:themeColor="text1"/>
        </w:rPr>
      </w:pPr>
    </w:p>
    <w:p w14:paraId="10378CF7" w14:textId="77777777" w:rsidR="00811CA3" w:rsidRDefault="00811CA3" w:rsidP="00AB5448">
      <w:pPr>
        <w:pStyle w:val="NoSpacing"/>
        <w:jc w:val="lowKashida"/>
        <w:rPr>
          <w:rFonts w:cstheme="minorHAnsi"/>
          <w:b/>
          <w:color w:val="000000" w:themeColor="text1"/>
        </w:rPr>
      </w:pPr>
    </w:p>
    <w:p w14:paraId="3E278EB6" w14:textId="77777777" w:rsidR="00811CA3" w:rsidRDefault="00811CA3" w:rsidP="00AB5448">
      <w:pPr>
        <w:pStyle w:val="NoSpacing"/>
        <w:jc w:val="lowKashida"/>
        <w:rPr>
          <w:rFonts w:cstheme="minorHAnsi"/>
          <w:b/>
          <w:color w:val="000000" w:themeColor="text1"/>
        </w:rPr>
      </w:pPr>
    </w:p>
    <w:p w14:paraId="0E9AB1B0" w14:textId="77777777" w:rsidR="00811CA3" w:rsidRDefault="00811CA3" w:rsidP="00AB5448">
      <w:pPr>
        <w:pStyle w:val="NoSpacing"/>
        <w:jc w:val="lowKashida"/>
        <w:rPr>
          <w:rFonts w:cstheme="minorHAnsi"/>
          <w:b/>
          <w:color w:val="000000" w:themeColor="text1"/>
        </w:rPr>
      </w:pPr>
    </w:p>
    <w:p w14:paraId="5F9F710C" w14:textId="77777777" w:rsidR="00811CA3" w:rsidRDefault="00811CA3" w:rsidP="00AB5448">
      <w:pPr>
        <w:pStyle w:val="NoSpacing"/>
        <w:jc w:val="lowKashida"/>
        <w:rPr>
          <w:rFonts w:cstheme="minorHAnsi"/>
          <w:b/>
          <w:color w:val="000000" w:themeColor="text1"/>
        </w:rPr>
      </w:pPr>
    </w:p>
    <w:p w14:paraId="02C0B779" w14:textId="77777777" w:rsidR="00811CA3" w:rsidRDefault="00811CA3" w:rsidP="00AB5448">
      <w:pPr>
        <w:pStyle w:val="NoSpacing"/>
        <w:jc w:val="lowKashida"/>
        <w:rPr>
          <w:rFonts w:cstheme="minorHAnsi"/>
          <w:b/>
          <w:color w:val="000000" w:themeColor="text1"/>
        </w:rPr>
      </w:pPr>
    </w:p>
    <w:p w14:paraId="364B55D4" w14:textId="77777777" w:rsidR="00811CA3" w:rsidRDefault="00811CA3" w:rsidP="00AB5448">
      <w:pPr>
        <w:pStyle w:val="NoSpacing"/>
        <w:jc w:val="lowKashida"/>
        <w:rPr>
          <w:rFonts w:cstheme="minorHAnsi"/>
          <w:b/>
          <w:color w:val="000000" w:themeColor="text1"/>
        </w:rPr>
      </w:pPr>
    </w:p>
    <w:p w14:paraId="03287AB1" w14:textId="77777777" w:rsidR="00811CA3" w:rsidRDefault="00811CA3" w:rsidP="00AB5448">
      <w:pPr>
        <w:pStyle w:val="NoSpacing"/>
        <w:jc w:val="lowKashida"/>
        <w:rPr>
          <w:rFonts w:cstheme="minorHAnsi"/>
          <w:b/>
          <w:color w:val="000000" w:themeColor="text1"/>
        </w:rPr>
      </w:pPr>
    </w:p>
    <w:p w14:paraId="42F78628" w14:textId="77777777" w:rsidR="00811CA3" w:rsidRPr="002B57F4" w:rsidRDefault="00811CA3" w:rsidP="00AB5448">
      <w:pPr>
        <w:pStyle w:val="NoSpacing"/>
        <w:jc w:val="lowKashida"/>
        <w:rPr>
          <w:rFonts w:cstheme="minorHAnsi"/>
          <w:b/>
          <w:color w:val="000000" w:themeColor="text1"/>
        </w:rPr>
      </w:pPr>
    </w:p>
    <w:p w14:paraId="2CE28CAB" w14:textId="77777777" w:rsidR="00965885" w:rsidRPr="002B57F4" w:rsidRDefault="00965885" w:rsidP="00AB5448">
      <w:pPr>
        <w:pStyle w:val="NoSpacing"/>
        <w:jc w:val="lowKashida"/>
        <w:rPr>
          <w:rFonts w:cstheme="minorHAnsi"/>
          <w:b/>
          <w:color w:val="000000" w:themeColor="text1"/>
        </w:rPr>
      </w:pPr>
    </w:p>
    <w:p w14:paraId="0A3B4854" w14:textId="77777777" w:rsidR="00965885" w:rsidRPr="002B57F4" w:rsidRDefault="00965885" w:rsidP="00AB5448">
      <w:pPr>
        <w:pStyle w:val="NoSpacing"/>
        <w:jc w:val="lowKashida"/>
        <w:rPr>
          <w:rFonts w:cstheme="minorHAnsi"/>
          <w:b/>
          <w:color w:val="000000" w:themeColor="text1"/>
        </w:rPr>
      </w:pPr>
    </w:p>
    <w:p w14:paraId="1F52679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Performance Security</w:t>
      </w:r>
    </w:p>
    <w:p w14:paraId="375C60EC"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successful Bidder shall provide a Performance Security in the form of a bank guarantee, bank deposit </w:t>
      </w:r>
      <w:r w:rsidR="00A072B6" w:rsidRPr="002B57F4">
        <w:rPr>
          <w:rFonts w:eastAsia="Times New Roman" w:cstheme="minorHAnsi"/>
          <w:bCs/>
          <w:color w:val="000000" w:themeColor="text1"/>
          <w:lang w:eastAsia="en-US" w:bidi="prs-AF"/>
        </w:rPr>
        <w:t xml:space="preserve">or any other means acceptable to the WVA </w:t>
      </w:r>
      <w:r w:rsidRPr="002B57F4">
        <w:rPr>
          <w:rFonts w:eastAsia="Times New Roman" w:cstheme="minorHAnsi"/>
          <w:bCs/>
          <w:color w:val="000000" w:themeColor="text1"/>
          <w:lang w:eastAsia="en-US" w:bidi="prs-AF"/>
        </w:rPr>
        <w:t xml:space="preserve">equivalent to 10% of the contract sum. The performance security shall be valid for a period 28 days beyond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is safely secured. </w:t>
      </w:r>
    </w:p>
    <w:p w14:paraId="6DFF1480" w14:textId="77777777" w:rsidR="00AF62BA" w:rsidRPr="002B57F4" w:rsidRDefault="00AF62BA" w:rsidP="00AB5448">
      <w:pPr>
        <w:pStyle w:val="NoSpacing"/>
        <w:jc w:val="lowKashida"/>
        <w:rPr>
          <w:rFonts w:cstheme="minorHAnsi"/>
          <w:color w:val="000000" w:themeColor="text1"/>
        </w:rPr>
      </w:pPr>
    </w:p>
    <w:p w14:paraId="6DC25960"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Payment</w:t>
      </w:r>
    </w:p>
    <w:p w14:paraId="53EBA0D9"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payment is made on </w:t>
      </w:r>
      <w:r w:rsidR="00AD79AC" w:rsidRPr="002B57F4">
        <w:rPr>
          <w:rFonts w:eastAsia="Times New Roman" w:cstheme="minorHAnsi"/>
          <w:bCs/>
          <w:color w:val="000000" w:themeColor="text1"/>
          <w:lang w:eastAsia="en-US" w:bidi="prs-AF"/>
        </w:rPr>
        <w:t xml:space="preserve">a </w:t>
      </w:r>
      <w:r w:rsidRPr="002B57F4">
        <w:rPr>
          <w:rFonts w:eastAsia="Times New Roman"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2B57F4">
        <w:rPr>
          <w:rFonts w:eastAsia="Times New Roman" w:cstheme="minorHAnsi"/>
          <w:bCs/>
          <w:color w:val="000000" w:themeColor="text1"/>
          <w:lang w:eastAsia="en-US" w:bidi="prs-AF"/>
        </w:rPr>
        <w:t xml:space="preserve">the </w:t>
      </w:r>
      <w:r w:rsidRPr="002B57F4">
        <w:rPr>
          <w:rFonts w:eastAsia="Times New Roman" w:cstheme="minorHAnsi"/>
          <w:bCs/>
          <w:color w:val="000000" w:themeColor="text1"/>
          <w:lang w:eastAsia="en-US" w:bidi="prs-AF"/>
        </w:rPr>
        <w:t xml:space="preserve">required financial arrangement for mobilization and startup of the project. </w:t>
      </w:r>
    </w:p>
    <w:p w14:paraId="1186911B" w14:textId="77777777" w:rsidR="00330D3C" w:rsidRPr="002B57F4" w:rsidRDefault="00330D3C" w:rsidP="00AB5448">
      <w:pPr>
        <w:pStyle w:val="NoSpacing"/>
        <w:ind w:left="270" w:right="90"/>
        <w:jc w:val="lowKashida"/>
        <w:rPr>
          <w:rFonts w:eastAsia="Times New Roman" w:cstheme="minorHAnsi"/>
          <w:bCs/>
          <w:color w:val="000000" w:themeColor="text1"/>
          <w:lang w:eastAsia="en-US" w:bidi="prs-AF"/>
        </w:rPr>
      </w:pPr>
    </w:p>
    <w:p w14:paraId="72797E57" w14:textId="77777777" w:rsidR="00AF62BA" w:rsidRPr="002B57F4" w:rsidRDefault="00AF62BA" w:rsidP="00AB5448">
      <w:pPr>
        <w:pStyle w:val="NoSpacing"/>
        <w:jc w:val="lowKashida"/>
        <w:rPr>
          <w:rFonts w:cstheme="minorHAnsi"/>
          <w:b/>
          <w:color w:val="000000" w:themeColor="text1"/>
        </w:rPr>
      </w:pPr>
    </w:p>
    <w:p w14:paraId="39F0BF06"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Time of Payment: </w:t>
      </w:r>
    </w:p>
    <w:p w14:paraId="63DD26EA"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Registered </w:t>
      </w:r>
      <w:r w:rsidR="00AD79AC" w:rsidRPr="002B57F4">
        <w:rPr>
          <w:rFonts w:eastAsia="Times New Roman" w:cstheme="minorHAnsi"/>
          <w:bCs/>
          <w:color w:val="000000" w:themeColor="text1"/>
          <w:lang w:eastAsia="en-US" w:bidi="prs-AF"/>
        </w:rPr>
        <w:t>companies/contractors</w:t>
      </w:r>
      <w:r w:rsidRPr="002B57F4">
        <w:rPr>
          <w:rFonts w:eastAsia="Times New Roman" w:cstheme="minorHAnsi"/>
          <w:bCs/>
          <w:color w:val="000000" w:themeColor="text1"/>
          <w:lang w:eastAsia="en-US" w:bidi="prs-AF"/>
        </w:rPr>
        <w:t xml:space="preserve"> with a valid business/AISA license have to pay 2% tax in strict compliance with the Ministry of Fin</w:t>
      </w:r>
      <w:r w:rsidR="00BE2517" w:rsidRPr="002B57F4">
        <w:rPr>
          <w:rFonts w:eastAsia="Times New Roman" w:cstheme="minorHAnsi"/>
          <w:bCs/>
          <w:color w:val="000000" w:themeColor="text1"/>
          <w:lang w:eastAsia="en-US" w:bidi="prs-AF"/>
        </w:rPr>
        <w:t>ance, Government of Afghanistan.</w:t>
      </w:r>
    </w:p>
    <w:p w14:paraId="21583F1E" w14:textId="77777777" w:rsidR="00BE2517" w:rsidRPr="002B57F4" w:rsidRDefault="00BE2517" w:rsidP="00AB5448">
      <w:pPr>
        <w:pStyle w:val="NoSpacing"/>
        <w:ind w:left="270" w:right="90"/>
        <w:jc w:val="lowKashida"/>
        <w:rPr>
          <w:rFonts w:eastAsia="Times New Roman" w:cstheme="minorHAnsi"/>
          <w:bCs/>
          <w:color w:val="000000" w:themeColor="text1"/>
          <w:lang w:eastAsia="en-US" w:bidi="prs-AF"/>
        </w:rPr>
      </w:pPr>
    </w:p>
    <w:p w14:paraId="517A1D3E"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2B57F4" w:rsidRDefault="00FE1CA0"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At the time of payment, if there was delayed completion within the contract agreed period</w:t>
      </w:r>
      <w:r w:rsidR="00A15B2D" w:rsidRPr="002B57F4">
        <w:rPr>
          <w:rFonts w:eastAsia="Times New Roman" w:cstheme="minorHAnsi"/>
          <w:bCs/>
          <w:color w:val="000000" w:themeColor="text1"/>
          <w:lang w:eastAsia="en-US" w:bidi="prs-AF"/>
        </w:rPr>
        <w:t>,</w:t>
      </w:r>
      <w:r w:rsidRPr="002B57F4">
        <w:rPr>
          <w:rFonts w:eastAsia="Times New Roman"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2B57F4" w:rsidRDefault="00AF62BA" w:rsidP="00AB5448">
      <w:pPr>
        <w:pStyle w:val="NoSpacing"/>
        <w:jc w:val="lowKashida"/>
        <w:rPr>
          <w:rFonts w:cstheme="minorHAnsi"/>
          <w:color w:val="000000" w:themeColor="text1"/>
        </w:rPr>
      </w:pPr>
    </w:p>
    <w:p w14:paraId="46AF8BC4" w14:textId="77777777" w:rsidR="00AF62BA" w:rsidRPr="002B57F4" w:rsidRDefault="00AF62BA" w:rsidP="00AB5448">
      <w:pPr>
        <w:pStyle w:val="Sub-ClauseText"/>
        <w:numPr>
          <w:ilvl w:val="0"/>
          <w:numId w:val="3"/>
        </w:numPr>
        <w:spacing w:before="0"/>
        <w:jc w:val="lowKashida"/>
        <w:rPr>
          <w:rFonts w:asciiTheme="minorHAnsi" w:eastAsiaTheme="minorEastAsia" w:hAnsiTheme="minorHAnsi" w:cstheme="minorHAnsi"/>
          <w:b/>
          <w:color w:val="000000" w:themeColor="text1"/>
          <w:spacing w:val="0"/>
          <w:sz w:val="22"/>
          <w:szCs w:val="22"/>
          <w:lang w:eastAsia="zh-CN"/>
        </w:rPr>
      </w:pPr>
      <w:r w:rsidRPr="002B57F4">
        <w:rPr>
          <w:rFonts w:asciiTheme="minorHAnsi" w:eastAsiaTheme="minorEastAsia" w:hAnsiTheme="minorHAnsi" w:cstheme="minorHAnsi"/>
          <w:b/>
          <w:color w:val="000000" w:themeColor="text1"/>
          <w:spacing w:val="0"/>
          <w:sz w:val="22"/>
          <w:szCs w:val="22"/>
          <w:lang w:eastAsia="zh-CN"/>
        </w:rPr>
        <w:t>Correction of Arithmetical Errors</w:t>
      </w:r>
    </w:p>
    <w:p w14:paraId="5791B7E4" w14:textId="77777777" w:rsidR="00AF62BA" w:rsidRPr="002B57F4" w:rsidRDefault="002176CA" w:rsidP="00AB5448">
      <w:pPr>
        <w:pStyle w:val="Sub-ClauseText"/>
        <w:spacing w:before="0"/>
        <w:ind w:left="36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w:t>
      </w:r>
      <w:r w:rsidR="00AF62BA" w:rsidRPr="002B57F4">
        <w:rPr>
          <w:rFonts w:asciiTheme="minorHAnsi" w:hAnsiTheme="minorHAnsi"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2B57F4" w:rsidRDefault="00BE2517"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w:t>
      </w:r>
      <w:r w:rsidR="00AF62BA" w:rsidRPr="002B57F4">
        <w:rPr>
          <w:rFonts w:asciiTheme="minorHAnsi" w:hAnsiTheme="minorHAnsi"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Format and Signing of Bid</w:t>
      </w:r>
    </w:p>
    <w:p w14:paraId="4418E560" w14:textId="77777777" w:rsidR="006A7945" w:rsidRPr="002B57F4" w:rsidRDefault="004C73B0" w:rsidP="00AB5448">
      <w:pPr>
        <w:pStyle w:val="Sub-ClauseText"/>
        <w:spacing w:before="0" w:after="0"/>
        <w:ind w:left="720"/>
        <w:jc w:val="lowKashida"/>
        <w:rPr>
          <w:rFonts w:asciiTheme="minorHAnsi" w:hAnsiTheme="minorHAnsi" w:cstheme="minorHAnsi"/>
          <w:color w:val="000000" w:themeColor="text1"/>
          <w:spacing w:val="0"/>
          <w:sz w:val="22"/>
          <w:szCs w:val="22"/>
        </w:rPr>
      </w:pPr>
      <w:r w:rsidRPr="002B57F4">
        <w:rPr>
          <w:rFonts w:asciiTheme="minorHAnsi" w:hAnsiTheme="minorHAnsi" w:cstheme="minorHAnsi"/>
          <w:color w:val="000000" w:themeColor="text1"/>
          <w:spacing w:val="0"/>
          <w:sz w:val="22"/>
          <w:szCs w:val="22"/>
        </w:rPr>
        <w:t>A person duly authorized to sign on behalf of the Bidder shall sign the Bid</w:t>
      </w:r>
      <w:r w:rsidR="00AF62BA" w:rsidRPr="002B57F4">
        <w:rPr>
          <w:rFonts w:asciiTheme="minorHAnsi" w:hAnsiTheme="minorHAnsi"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Miscellaneous Technical Terms: </w:t>
      </w:r>
    </w:p>
    <w:p w14:paraId="33105177"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The BOQ will constitute an integral part of the Contract and it shall be duly completed, stamped and signed by authorized person on behalf of the bidder. Any addition, deletion or alteration in the BOQ </w:t>
      </w:r>
      <w:r w:rsidRPr="002B57F4">
        <w:rPr>
          <w:rFonts w:asciiTheme="minorHAnsi" w:hAnsiTheme="minorHAnsi" w:cstheme="minorHAnsi"/>
          <w:color w:val="000000" w:themeColor="text1"/>
        </w:rPr>
        <w:lastRenderedPageBreak/>
        <w:t>may result in rejection of the Offer. Please have a Site visit before submit your offer and attached the site visit picture with your bid documents.</w:t>
      </w:r>
    </w:p>
    <w:p w14:paraId="1411FFC0"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2B57F4" w:rsidRDefault="00AF62BA" w:rsidP="00AB5448">
      <w:pPr>
        <w:pStyle w:val="ListParagraph"/>
        <w:numPr>
          <w:ilvl w:val="0"/>
          <w:numId w:val="9"/>
        </w:numPr>
        <w:spacing w:line="240" w:lineRule="auto"/>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Work Completion Certificate will provide after the measurement take place by WV team. </w:t>
      </w:r>
    </w:p>
    <w:p w14:paraId="7C9D6B4D" w14:textId="77777777" w:rsidR="00A80991" w:rsidRPr="002B57F4" w:rsidRDefault="00A80991" w:rsidP="00AB5448">
      <w:pPr>
        <w:jc w:val="lowKashida"/>
        <w:rPr>
          <w:rFonts w:asciiTheme="minorHAnsi" w:hAnsiTheme="minorHAnsi" w:cstheme="minorHAnsi"/>
          <w:color w:val="000000" w:themeColor="text1"/>
          <w:sz w:val="22"/>
          <w:szCs w:val="22"/>
        </w:rPr>
      </w:pPr>
    </w:p>
    <w:p w14:paraId="3E2A7610" w14:textId="77777777" w:rsidR="00A80991" w:rsidRPr="002B57F4" w:rsidRDefault="00A80991" w:rsidP="00AB5448">
      <w:pPr>
        <w:jc w:val="lowKashida"/>
        <w:rPr>
          <w:rFonts w:asciiTheme="minorHAnsi" w:hAnsiTheme="minorHAnsi" w:cstheme="minorHAnsi"/>
          <w:color w:val="000000" w:themeColor="text1"/>
          <w:sz w:val="22"/>
          <w:szCs w:val="22"/>
        </w:rPr>
      </w:pPr>
    </w:p>
    <w:p w14:paraId="7E001ED9" w14:textId="77777777" w:rsidR="00A80991" w:rsidRPr="002B57F4" w:rsidRDefault="00A80991" w:rsidP="00AB5448">
      <w:pPr>
        <w:jc w:val="lowKashida"/>
        <w:rPr>
          <w:rFonts w:asciiTheme="minorHAnsi" w:hAnsiTheme="minorHAnsi" w:cstheme="minorHAnsi"/>
          <w:color w:val="000000" w:themeColor="text1"/>
          <w:sz w:val="22"/>
          <w:szCs w:val="22"/>
        </w:rPr>
      </w:pPr>
    </w:p>
    <w:p w14:paraId="65AC5F45" w14:textId="77777777" w:rsidR="00A80991" w:rsidRPr="002B57F4" w:rsidRDefault="00A80991" w:rsidP="00AB5448">
      <w:pPr>
        <w:jc w:val="lowKashida"/>
        <w:rPr>
          <w:rFonts w:asciiTheme="minorHAnsi" w:hAnsiTheme="minorHAnsi" w:cstheme="minorHAnsi"/>
          <w:color w:val="000000" w:themeColor="text1"/>
          <w:sz w:val="22"/>
          <w:szCs w:val="22"/>
        </w:rPr>
      </w:pPr>
    </w:p>
    <w:p w14:paraId="20CFBE66" w14:textId="77777777" w:rsidR="00A80991" w:rsidRPr="002B57F4" w:rsidRDefault="00A80991" w:rsidP="00AB5448">
      <w:pPr>
        <w:jc w:val="lowKashida"/>
        <w:rPr>
          <w:rFonts w:asciiTheme="minorHAnsi" w:hAnsiTheme="minorHAnsi" w:cstheme="minorHAnsi"/>
          <w:color w:val="000000" w:themeColor="text1"/>
          <w:sz w:val="22"/>
          <w:szCs w:val="22"/>
        </w:rPr>
      </w:pPr>
    </w:p>
    <w:p w14:paraId="5CC80AD9" w14:textId="77777777" w:rsidR="00A80991" w:rsidRPr="002B57F4" w:rsidRDefault="00A80991" w:rsidP="00AB5448">
      <w:pPr>
        <w:jc w:val="lowKashida"/>
        <w:rPr>
          <w:rFonts w:asciiTheme="minorHAnsi" w:hAnsiTheme="minorHAnsi" w:cstheme="minorHAnsi"/>
          <w:color w:val="000000" w:themeColor="text1"/>
          <w:sz w:val="22"/>
          <w:szCs w:val="22"/>
        </w:rPr>
      </w:pPr>
    </w:p>
    <w:p w14:paraId="0154FEBA" w14:textId="77777777" w:rsidR="00A80991" w:rsidRPr="002B57F4" w:rsidRDefault="00A80991" w:rsidP="00AB5448">
      <w:pPr>
        <w:jc w:val="lowKashida"/>
        <w:rPr>
          <w:rFonts w:asciiTheme="minorHAnsi" w:hAnsiTheme="minorHAnsi" w:cstheme="minorHAnsi"/>
          <w:color w:val="000000" w:themeColor="text1"/>
          <w:sz w:val="22"/>
          <w:szCs w:val="22"/>
        </w:rPr>
      </w:pPr>
    </w:p>
    <w:p w14:paraId="34BCDB85" w14:textId="77777777" w:rsidR="00A80991" w:rsidRPr="002B57F4" w:rsidRDefault="00A80991" w:rsidP="00AB5448">
      <w:pPr>
        <w:jc w:val="lowKashida"/>
        <w:rPr>
          <w:rFonts w:asciiTheme="minorHAnsi" w:hAnsiTheme="minorHAnsi" w:cstheme="minorHAnsi"/>
          <w:color w:val="000000" w:themeColor="text1"/>
          <w:sz w:val="22"/>
          <w:szCs w:val="22"/>
        </w:rPr>
      </w:pPr>
    </w:p>
    <w:p w14:paraId="4C3E4EC4" w14:textId="77777777" w:rsidR="00A80991" w:rsidRPr="002B57F4" w:rsidRDefault="00A80991" w:rsidP="00AB5448">
      <w:pPr>
        <w:jc w:val="lowKashida"/>
        <w:rPr>
          <w:rFonts w:asciiTheme="minorHAnsi" w:hAnsiTheme="minorHAnsi" w:cstheme="minorHAnsi"/>
          <w:color w:val="000000" w:themeColor="text1"/>
          <w:sz w:val="22"/>
          <w:szCs w:val="22"/>
        </w:rPr>
      </w:pPr>
    </w:p>
    <w:p w14:paraId="0D608531" w14:textId="77777777" w:rsidR="00A80991" w:rsidRPr="002B57F4" w:rsidRDefault="00A80991" w:rsidP="00AB5448">
      <w:pPr>
        <w:jc w:val="lowKashida"/>
        <w:rPr>
          <w:rFonts w:asciiTheme="minorHAnsi" w:hAnsiTheme="minorHAnsi" w:cstheme="minorHAnsi"/>
          <w:color w:val="000000" w:themeColor="text1"/>
          <w:sz w:val="22"/>
          <w:szCs w:val="22"/>
        </w:rPr>
      </w:pPr>
    </w:p>
    <w:p w14:paraId="4AE26BA3" w14:textId="77777777" w:rsidR="00A80991" w:rsidRPr="002B57F4" w:rsidRDefault="00A80991" w:rsidP="00AB5448">
      <w:pPr>
        <w:jc w:val="lowKashida"/>
        <w:rPr>
          <w:rFonts w:asciiTheme="minorHAnsi" w:hAnsiTheme="minorHAnsi" w:cstheme="minorHAnsi"/>
          <w:color w:val="000000" w:themeColor="text1"/>
          <w:sz w:val="22"/>
          <w:szCs w:val="22"/>
        </w:rPr>
      </w:pPr>
    </w:p>
    <w:p w14:paraId="6B4826F3" w14:textId="77777777" w:rsidR="00A80991" w:rsidRPr="002B57F4" w:rsidRDefault="00A80991" w:rsidP="00AB5448">
      <w:pPr>
        <w:jc w:val="lowKashida"/>
        <w:rPr>
          <w:rFonts w:asciiTheme="minorHAnsi" w:hAnsiTheme="minorHAnsi" w:cstheme="minorHAnsi"/>
          <w:color w:val="000000" w:themeColor="text1"/>
          <w:sz w:val="22"/>
          <w:szCs w:val="22"/>
        </w:rPr>
      </w:pPr>
    </w:p>
    <w:p w14:paraId="4A0B3735" w14:textId="77777777" w:rsidR="00A80991" w:rsidRPr="002B57F4" w:rsidRDefault="00A80991" w:rsidP="00AB5448">
      <w:pPr>
        <w:jc w:val="lowKashida"/>
        <w:rPr>
          <w:rFonts w:asciiTheme="minorHAnsi" w:hAnsiTheme="minorHAnsi" w:cstheme="minorHAnsi"/>
          <w:color w:val="000000" w:themeColor="text1"/>
          <w:sz w:val="22"/>
          <w:szCs w:val="22"/>
        </w:rPr>
      </w:pPr>
    </w:p>
    <w:p w14:paraId="2B51BAB5" w14:textId="77777777" w:rsidR="00A80991" w:rsidRPr="002B57F4" w:rsidRDefault="00A80991" w:rsidP="00AB5448">
      <w:pPr>
        <w:jc w:val="lowKashida"/>
        <w:rPr>
          <w:rFonts w:asciiTheme="minorHAnsi" w:hAnsiTheme="minorHAnsi" w:cstheme="minorHAnsi"/>
          <w:color w:val="000000" w:themeColor="text1"/>
          <w:sz w:val="22"/>
          <w:szCs w:val="22"/>
        </w:rPr>
      </w:pPr>
    </w:p>
    <w:p w14:paraId="79746C0C" w14:textId="77777777" w:rsidR="00A80991" w:rsidRPr="002B57F4" w:rsidRDefault="00A80991" w:rsidP="00AB5448">
      <w:pPr>
        <w:jc w:val="lowKashida"/>
        <w:rPr>
          <w:rFonts w:asciiTheme="minorHAnsi" w:hAnsiTheme="minorHAnsi" w:cstheme="minorHAnsi"/>
          <w:color w:val="000000" w:themeColor="text1"/>
          <w:sz w:val="22"/>
          <w:szCs w:val="22"/>
        </w:rPr>
      </w:pPr>
    </w:p>
    <w:p w14:paraId="0261EE57" w14:textId="77777777" w:rsidR="00A80991" w:rsidRPr="002B57F4" w:rsidRDefault="00A80991" w:rsidP="00AB5448">
      <w:pPr>
        <w:jc w:val="lowKashida"/>
        <w:rPr>
          <w:rFonts w:asciiTheme="minorHAnsi" w:hAnsiTheme="minorHAnsi" w:cstheme="minorHAnsi"/>
          <w:color w:val="000000" w:themeColor="text1"/>
          <w:sz w:val="22"/>
          <w:szCs w:val="22"/>
        </w:rPr>
      </w:pPr>
    </w:p>
    <w:p w14:paraId="02013B54" w14:textId="77777777" w:rsidR="00A80991" w:rsidRPr="002B57F4" w:rsidRDefault="00A80991" w:rsidP="00AB5448">
      <w:pPr>
        <w:jc w:val="lowKashida"/>
        <w:rPr>
          <w:rFonts w:asciiTheme="minorHAnsi" w:hAnsiTheme="minorHAnsi" w:cstheme="minorHAnsi"/>
          <w:color w:val="000000" w:themeColor="text1"/>
          <w:sz w:val="22"/>
          <w:szCs w:val="22"/>
        </w:rPr>
      </w:pPr>
    </w:p>
    <w:p w14:paraId="044DB015" w14:textId="77777777" w:rsidR="00A80991" w:rsidRPr="002B57F4" w:rsidRDefault="00A80991" w:rsidP="00AB5448">
      <w:pPr>
        <w:jc w:val="lowKashida"/>
        <w:rPr>
          <w:rFonts w:asciiTheme="minorHAnsi" w:hAnsiTheme="minorHAnsi" w:cstheme="minorHAnsi"/>
          <w:color w:val="000000" w:themeColor="text1"/>
          <w:sz w:val="22"/>
          <w:szCs w:val="22"/>
        </w:rPr>
      </w:pPr>
    </w:p>
    <w:p w14:paraId="3368C056" w14:textId="77777777" w:rsidR="00A80991" w:rsidRPr="002B57F4" w:rsidRDefault="00A80991" w:rsidP="00AB5448">
      <w:pPr>
        <w:jc w:val="lowKashida"/>
        <w:rPr>
          <w:rFonts w:asciiTheme="minorHAnsi" w:hAnsiTheme="minorHAnsi" w:cstheme="minorHAnsi"/>
          <w:color w:val="000000" w:themeColor="text1"/>
          <w:sz w:val="22"/>
          <w:szCs w:val="22"/>
        </w:rPr>
      </w:pPr>
    </w:p>
    <w:p w14:paraId="54A7639E" w14:textId="77777777" w:rsidR="00900585" w:rsidRPr="002B57F4" w:rsidRDefault="00900585" w:rsidP="00AB5448">
      <w:pPr>
        <w:jc w:val="lowKashida"/>
        <w:rPr>
          <w:rFonts w:asciiTheme="minorHAnsi" w:hAnsiTheme="minorHAnsi" w:cstheme="minorHAnsi"/>
          <w:color w:val="000000" w:themeColor="text1"/>
          <w:sz w:val="22"/>
          <w:szCs w:val="22"/>
        </w:rPr>
      </w:pPr>
    </w:p>
    <w:p w14:paraId="34A59641" w14:textId="77777777" w:rsidR="00900585" w:rsidRPr="002B57F4" w:rsidRDefault="00900585" w:rsidP="00AB5448">
      <w:pPr>
        <w:jc w:val="lowKashida"/>
        <w:rPr>
          <w:rFonts w:asciiTheme="minorHAnsi" w:hAnsiTheme="minorHAnsi" w:cstheme="minorHAnsi"/>
          <w:color w:val="000000" w:themeColor="text1"/>
          <w:sz w:val="22"/>
          <w:szCs w:val="22"/>
        </w:rPr>
      </w:pPr>
    </w:p>
    <w:p w14:paraId="4F820258" w14:textId="77777777" w:rsidR="00900585" w:rsidRPr="002B57F4" w:rsidRDefault="00900585" w:rsidP="00AB5448">
      <w:pPr>
        <w:jc w:val="lowKashida"/>
        <w:rPr>
          <w:rFonts w:asciiTheme="minorHAnsi" w:hAnsiTheme="minorHAnsi" w:cstheme="minorHAnsi"/>
          <w:color w:val="000000" w:themeColor="text1"/>
          <w:sz w:val="22"/>
          <w:szCs w:val="22"/>
        </w:rPr>
      </w:pPr>
    </w:p>
    <w:p w14:paraId="49A0D5CA" w14:textId="77777777" w:rsidR="00900585" w:rsidRPr="002B57F4" w:rsidRDefault="00900585" w:rsidP="00AB5448">
      <w:pPr>
        <w:jc w:val="lowKashida"/>
        <w:rPr>
          <w:rFonts w:asciiTheme="minorHAnsi" w:hAnsiTheme="minorHAnsi" w:cstheme="minorHAnsi"/>
          <w:color w:val="000000" w:themeColor="text1"/>
          <w:sz w:val="22"/>
          <w:szCs w:val="22"/>
        </w:rPr>
      </w:pPr>
    </w:p>
    <w:p w14:paraId="3A368ED5" w14:textId="77777777" w:rsidR="00900585" w:rsidRPr="002B57F4" w:rsidRDefault="00900585" w:rsidP="00AB5448">
      <w:pPr>
        <w:jc w:val="lowKashida"/>
        <w:rPr>
          <w:rFonts w:asciiTheme="minorHAnsi" w:hAnsiTheme="minorHAnsi" w:cstheme="minorHAnsi"/>
          <w:color w:val="000000" w:themeColor="text1"/>
          <w:sz w:val="22"/>
          <w:szCs w:val="22"/>
        </w:rPr>
      </w:pPr>
    </w:p>
    <w:p w14:paraId="5A126329" w14:textId="77777777" w:rsidR="00A80991" w:rsidRPr="002B57F4" w:rsidRDefault="00A80991" w:rsidP="00AB5448">
      <w:pPr>
        <w:jc w:val="lowKashida"/>
        <w:rPr>
          <w:rFonts w:asciiTheme="minorHAnsi" w:hAnsiTheme="minorHAnsi" w:cstheme="minorHAnsi"/>
          <w:color w:val="000000" w:themeColor="text1"/>
          <w:sz w:val="22"/>
          <w:szCs w:val="22"/>
        </w:rPr>
      </w:pPr>
    </w:p>
    <w:p w14:paraId="0E72F74F" w14:textId="77777777" w:rsidR="00330D3C" w:rsidRPr="002B57F4" w:rsidRDefault="00330D3C" w:rsidP="00AB5448">
      <w:pPr>
        <w:jc w:val="lowKashida"/>
        <w:rPr>
          <w:rFonts w:asciiTheme="minorHAnsi" w:hAnsiTheme="minorHAnsi" w:cstheme="minorHAnsi"/>
          <w:color w:val="000000" w:themeColor="text1"/>
          <w:sz w:val="22"/>
          <w:szCs w:val="22"/>
        </w:rPr>
      </w:pPr>
    </w:p>
    <w:p w14:paraId="6B865C40" w14:textId="77777777" w:rsidR="00330D3C" w:rsidRPr="002B57F4" w:rsidRDefault="00330D3C" w:rsidP="00AB5448">
      <w:pPr>
        <w:jc w:val="lowKashida"/>
        <w:rPr>
          <w:rFonts w:asciiTheme="minorHAnsi" w:hAnsiTheme="minorHAnsi" w:cstheme="minorHAnsi"/>
          <w:color w:val="000000" w:themeColor="text1"/>
          <w:sz w:val="22"/>
          <w:szCs w:val="22"/>
        </w:rPr>
      </w:pPr>
    </w:p>
    <w:p w14:paraId="1C8DF931" w14:textId="77777777" w:rsidR="00330D3C" w:rsidRPr="002B57F4" w:rsidRDefault="00330D3C" w:rsidP="00AB5448">
      <w:pPr>
        <w:jc w:val="lowKashida"/>
        <w:rPr>
          <w:rFonts w:asciiTheme="minorHAnsi" w:hAnsiTheme="minorHAnsi" w:cstheme="minorHAnsi"/>
          <w:color w:val="000000" w:themeColor="text1"/>
          <w:sz w:val="22"/>
          <w:szCs w:val="22"/>
        </w:rPr>
      </w:pPr>
    </w:p>
    <w:p w14:paraId="0D9D7CAF" w14:textId="77777777" w:rsidR="00330D3C" w:rsidRPr="002B57F4" w:rsidRDefault="00330D3C" w:rsidP="00AB5448">
      <w:pPr>
        <w:jc w:val="lowKashida"/>
        <w:rPr>
          <w:rFonts w:asciiTheme="minorHAnsi" w:hAnsiTheme="minorHAnsi" w:cstheme="minorHAnsi"/>
          <w:color w:val="000000" w:themeColor="text1"/>
          <w:sz w:val="22"/>
          <w:szCs w:val="22"/>
        </w:rPr>
      </w:pPr>
    </w:p>
    <w:p w14:paraId="6DC4FBAC" w14:textId="77777777" w:rsidR="00330D3C" w:rsidRPr="002B57F4" w:rsidRDefault="00330D3C" w:rsidP="00AB5448">
      <w:pPr>
        <w:jc w:val="lowKashida"/>
        <w:rPr>
          <w:rFonts w:asciiTheme="minorHAnsi" w:hAnsiTheme="minorHAnsi" w:cstheme="minorHAnsi"/>
          <w:color w:val="000000" w:themeColor="text1"/>
          <w:sz w:val="22"/>
          <w:szCs w:val="22"/>
        </w:rPr>
      </w:pPr>
    </w:p>
    <w:p w14:paraId="38F7D4DE" w14:textId="77777777" w:rsidR="00330D3C" w:rsidRPr="002B57F4" w:rsidRDefault="00330D3C" w:rsidP="00AB5448">
      <w:pPr>
        <w:jc w:val="lowKashida"/>
        <w:rPr>
          <w:rFonts w:asciiTheme="minorHAnsi" w:hAnsiTheme="minorHAnsi" w:cstheme="minorHAnsi"/>
          <w:color w:val="000000" w:themeColor="text1"/>
          <w:sz w:val="22"/>
          <w:szCs w:val="22"/>
        </w:rPr>
      </w:pPr>
    </w:p>
    <w:p w14:paraId="16AE2B55" w14:textId="77777777" w:rsidR="00330D3C" w:rsidRDefault="00330D3C" w:rsidP="00AB5448">
      <w:pPr>
        <w:jc w:val="lowKashida"/>
        <w:rPr>
          <w:rFonts w:asciiTheme="minorHAnsi" w:hAnsiTheme="minorHAnsi" w:cstheme="minorHAnsi"/>
          <w:color w:val="000000" w:themeColor="text1"/>
          <w:sz w:val="22"/>
          <w:szCs w:val="22"/>
        </w:rPr>
      </w:pPr>
    </w:p>
    <w:p w14:paraId="32C117D3" w14:textId="77777777" w:rsidR="00811CA3" w:rsidRDefault="00811CA3" w:rsidP="00AB5448">
      <w:pPr>
        <w:jc w:val="lowKashida"/>
        <w:rPr>
          <w:rFonts w:asciiTheme="minorHAnsi" w:hAnsiTheme="minorHAnsi" w:cstheme="minorHAnsi"/>
          <w:color w:val="000000" w:themeColor="text1"/>
          <w:sz w:val="22"/>
          <w:szCs w:val="22"/>
        </w:rPr>
      </w:pPr>
    </w:p>
    <w:p w14:paraId="34BBB91E" w14:textId="77777777" w:rsidR="00811CA3" w:rsidRDefault="00811CA3" w:rsidP="00AB5448">
      <w:pPr>
        <w:jc w:val="lowKashida"/>
        <w:rPr>
          <w:rFonts w:asciiTheme="minorHAnsi" w:hAnsiTheme="minorHAnsi" w:cstheme="minorHAnsi"/>
          <w:color w:val="000000" w:themeColor="text1"/>
          <w:sz w:val="22"/>
          <w:szCs w:val="22"/>
        </w:rPr>
      </w:pPr>
    </w:p>
    <w:p w14:paraId="20B987F8" w14:textId="77777777" w:rsidR="00811CA3" w:rsidRDefault="00811CA3" w:rsidP="00AB5448">
      <w:pPr>
        <w:jc w:val="lowKashida"/>
        <w:rPr>
          <w:rFonts w:asciiTheme="minorHAnsi" w:hAnsiTheme="minorHAnsi" w:cstheme="minorHAnsi"/>
          <w:color w:val="000000" w:themeColor="text1"/>
          <w:sz w:val="22"/>
          <w:szCs w:val="22"/>
        </w:rPr>
      </w:pPr>
    </w:p>
    <w:p w14:paraId="08A2074B" w14:textId="77777777" w:rsidR="00811CA3" w:rsidRDefault="00811CA3" w:rsidP="00AB5448">
      <w:pPr>
        <w:jc w:val="lowKashida"/>
        <w:rPr>
          <w:rFonts w:asciiTheme="minorHAnsi" w:hAnsiTheme="minorHAnsi" w:cstheme="minorHAnsi"/>
          <w:color w:val="000000" w:themeColor="text1"/>
          <w:sz w:val="22"/>
          <w:szCs w:val="22"/>
        </w:rPr>
      </w:pPr>
    </w:p>
    <w:p w14:paraId="4AFE85B0" w14:textId="77777777" w:rsidR="00811CA3" w:rsidRDefault="00811CA3" w:rsidP="00AB5448">
      <w:pPr>
        <w:jc w:val="lowKashida"/>
        <w:rPr>
          <w:rFonts w:asciiTheme="minorHAnsi" w:hAnsiTheme="minorHAnsi" w:cstheme="minorHAnsi"/>
          <w:color w:val="000000" w:themeColor="text1"/>
          <w:sz w:val="22"/>
          <w:szCs w:val="22"/>
        </w:rPr>
      </w:pPr>
    </w:p>
    <w:p w14:paraId="215B88AE" w14:textId="77777777" w:rsidR="00811CA3" w:rsidRDefault="00811CA3" w:rsidP="00AB5448">
      <w:pPr>
        <w:jc w:val="lowKashida"/>
        <w:rPr>
          <w:rFonts w:asciiTheme="minorHAnsi" w:hAnsiTheme="minorHAnsi" w:cstheme="minorHAnsi"/>
          <w:color w:val="000000" w:themeColor="text1"/>
          <w:sz w:val="22"/>
          <w:szCs w:val="22"/>
        </w:rPr>
      </w:pPr>
    </w:p>
    <w:p w14:paraId="4F974996" w14:textId="77777777" w:rsidR="00811CA3" w:rsidRDefault="00811CA3" w:rsidP="00AB5448">
      <w:pPr>
        <w:jc w:val="lowKashida"/>
        <w:rPr>
          <w:rFonts w:asciiTheme="minorHAnsi" w:hAnsiTheme="minorHAnsi" w:cstheme="minorHAnsi"/>
          <w:color w:val="000000" w:themeColor="text1"/>
          <w:sz w:val="22"/>
          <w:szCs w:val="22"/>
        </w:rPr>
      </w:pPr>
    </w:p>
    <w:p w14:paraId="79EED92E" w14:textId="77777777" w:rsidR="00811CA3" w:rsidRDefault="00811CA3" w:rsidP="00AB5448">
      <w:pPr>
        <w:jc w:val="lowKashida"/>
        <w:rPr>
          <w:rFonts w:asciiTheme="minorHAnsi" w:hAnsiTheme="minorHAnsi" w:cstheme="minorHAnsi"/>
          <w:color w:val="000000" w:themeColor="text1"/>
          <w:sz w:val="22"/>
          <w:szCs w:val="22"/>
        </w:rPr>
      </w:pPr>
    </w:p>
    <w:p w14:paraId="5B0EA3CF" w14:textId="77777777" w:rsidR="00811CA3" w:rsidRDefault="00811CA3" w:rsidP="00AB5448">
      <w:pPr>
        <w:jc w:val="lowKashida"/>
        <w:rPr>
          <w:rFonts w:asciiTheme="minorHAnsi" w:hAnsiTheme="minorHAnsi" w:cstheme="minorHAnsi"/>
          <w:color w:val="000000" w:themeColor="text1"/>
          <w:sz w:val="22"/>
          <w:szCs w:val="22"/>
        </w:rPr>
      </w:pPr>
    </w:p>
    <w:p w14:paraId="5BAF1DD4" w14:textId="63A4A9B1" w:rsidR="00811CA3" w:rsidRDefault="00811CA3" w:rsidP="00AB5448">
      <w:pPr>
        <w:jc w:val="lowKashida"/>
        <w:rPr>
          <w:rFonts w:asciiTheme="minorHAnsi" w:hAnsiTheme="minorHAnsi" w:cstheme="minorHAnsi"/>
          <w:color w:val="000000" w:themeColor="text1"/>
          <w:sz w:val="22"/>
          <w:szCs w:val="22"/>
        </w:rPr>
      </w:pPr>
    </w:p>
    <w:p w14:paraId="3F0ED51A" w14:textId="37120C34" w:rsidR="00B9279D" w:rsidRDefault="00B9279D" w:rsidP="00AB5448">
      <w:pPr>
        <w:jc w:val="lowKashida"/>
        <w:rPr>
          <w:rFonts w:asciiTheme="minorHAnsi" w:hAnsiTheme="minorHAnsi" w:cstheme="minorHAnsi"/>
          <w:color w:val="000000" w:themeColor="text1"/>
          <w:sz w:val="22"/>
          <w:szCs w:val="22"/>
        </w:rPr>
      </w:pPr>
    </w:p>
    <w:p w14:paraId="4A6B04DA" w14:textId="06A5F07F" w:rsidR="00B9279D" w:rsidRDefault="00B9279D" w:rsidP="00AB5448">
      <w:pPr>
        <w:jc w:val="lowKashida"/>
        <w:rPr>
          <w:rFonts w:asciiTheme="minorHAnsi" w:hAnsiTheme="minorHAnsi" w:cstheme="minorHAnsi"/>
          <w:color w:val="000000" w:themeColor="text1"/>
          <w:sz w:val="22"/>
          <w:szCs w:val="22"/>
        </w:rPr>
      </w:pPr>
    </w:p>
    <w:p w14:paraId="2707EEB0" w14:textId="765C9267" w:rsidR="00B9279D" w:rsidRDefault="00B9279D" w:rsidP="00AB5448">
      <w:pPr>
        <w:jc w:val="lowKashida"/>
        <w:rPr>
          <w:rFonts w:asciiTheme="minorHAnsi" w:hAnsiTheme="minorHAnsi" w:cstheme="minorHAnsi"/>
          <w:color w:val="000000" w:themeColor="text1"/>
          <w:sz w:val="22"/>
          <w:szCs w:val="22"/>
        </w:rPr>
      </w:pPr>
    </w:p>
    <w:p w14:paraId="586969A9" w14:textId="77777777" w:rsidR="00B9279D" w:rsidRPr="002B57F4" w:rsidRDefault="00B9279D" w:rsidP="00AB5448">
      <w:pPr>
        <w:jc w:val="lowKashida"/>
        <w:rPr>
          <w:rFonts w:asciiTheme="minorHAnsi" w:hAnsiTheme="minorHAnsi" w:cstheme="minorHAnsi"/>
          <w:color w:val="000000" w:themeColor="text1"/>
          <w:sz w:val="22"/>
          <w:szCs w:val="22"/>
        </w:rPr>
      </w:pPr>
    </w:p>
    <w:p w14:paraId="681841DA" w14:textId="77777777" w:rsidR="00A80991" w:rsidRPr="002B57F4" w:rsidRDefault="00A80991" w:rsidP="00AB5448">
      <w:pPr>
        <w:jc w:val="lowKashida"/>
        <w:rPr>
          <w:rFonts w:asciiTheme="minorHAnsi" w:hAnsiTheme="minorHAnsi" w:cstheme="minorHAnsi"/>
          <w:color w:val="000000" w:themeColor="text1"/>
          <w:sz w:val="22"/>
          <w:szCs w:val="22"/>
        </w:rPr>
      </w:pPr>
    </w:p>
    <w:p w14:paraId="05A3415C" w14:textId="77777777" w:rsidR="00A80991" w:rsidRPr="002B57F4" w:rsidRDefault="00A80991" w:rsidP="00AB5448">
      <w:pPr>
        <w:jc w:val="lowKashida"/>
        <w:rPr>
          <w:rFonts w:asciiTheme="minorHAnsi" w:hAnsiTheme="minorHAnsi" w:cstheme="minorHAnsi"/>
          <w:color w:val="000000" w:themeColor="text1"/>
          <w:sz w:val="22"/>
          <w:szCs w:val="22"/>
        </w:rPr>
      </w:pPr>
    </w:p>
    <w:p w14:paraId="630F0EE2" w14:textId="77777777" w:rsidR="002F1CDE" w:rsidRPr="002B57F4" w:rsidRDefault="002F1CDE" w:rsidP="00AB5448">
      <w:pPr>
        <w:ind w:firstLine="36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COMPANY INFORMATION</w:t>
      </w:r>
    </w:p>
    <w:p w14:paraId="53BAD13D" w14:textId="77777777" w:rsidR="00CE33C6" w:rsidRPr="002B57F4" w:rsidRDefault="00CE33C6" w:rsidP="00AB5448">
      <w:pPr>
        <w:jc w:val="lowKashida"/>
        <w:rPr>
          <w:rFonts w:asciiTheme="minorHAnsi" w:hAnsiTheme="minorHAnsi"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2B57F4" w14:paraId="0478523C" w14:textId="77777777" w:rsidTr="007443BD">
        <w:trPr>
          <w:trHeight w:val="386"/>
        </w:trPr>
        <w:tc>
          <w:tcPr>
            <w:tcW w:w="4868" w:type="dxa"/>
            <w:shd w:val="clear" w:color="auto" w:fill="F2F2F2" w:themeFill="background1" w:themeFillShade="F2"/>
          </w:tcPr>
          <w:p w14:paraId="40F9E28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Company name:</w:t>
            </w:r>
          </w:p>
        </w:tc>
        <w:tc>
          <w:tcPr>
            <w:tcW w:w="5689" w:type="dxa"/>
          </w:tcPr>
          <w:p w14:paraId="4D745F4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22AFB93" w14:textId="77777777" w:rsidTr="007443BD">
        <w:trPr>
          <w:trHeight w:val="432"/>
        </w:trPr>
        <w:tc>
          <w:tcPr>
            <w:tcW w:w="4868" w:type="dxa"/>
            <w:shd w:val="clear" w:color="auto" w:fill="F2F2F2" w:themeFill="background1" w:themeFillShade="F2"/>
          </w:tcPr>
          <w:p w14:paraId="16F76BB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Any other trading names of company:</w:t>
            </w:r>
          </w:p>
        </w:tc>
        <w:tc>
          <w:tcPr>
            <w:tcW w:w="5689" w:type="dxa"/>
          </w:tcPr>
          <w:p w14:paraId="2CEB190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1B7E2046" w14:textId="77777777" w:rsidTr="007443BD">
        <w:trPr>
          <w:trHeight w:val="432"/>
        </w:trPr>
        <w:tc>
          <w:tcPr>
            <w:tcW w:w="4868" w:type="dxa"/>
            <w:shd w:val="clear" w:color="auto" w:fill="F2F2F2" w:themeFill="background1" w:themeFillShade="F2"/>
          </w:tcPr>
          <w:p w14:paraId="560229C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name of company (if different):</w:t>
            </w:r>
          </w:p>
        </w:tc>
        <w:tc>
          <w:tcPr>
            <w:tcW w:w="5689" w:type="dxa"/>
          </w:tcPr>
          <w:p w14:paraId="2C0A201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398DA580" w14:textId="77777777" w:rsidTr="007443BD">
        <w:trPr>
          <w:trHeight w:val="432"/>
        </w:trPr>
        <w:tc>
          <w:tcPr>
            <w:tcW w:w="4868" w:type="dxa"/>
            <w:shd w:val="clear" w:color="auto" w:fill="F2F2F2" w:themeFill="background1" w:themeFillShade="F2"/>
          </w:tcPr>
          <w:p w14:paraId="50A8D1F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Nature of primary business/trade:</w:t>
            </w:r>
          </w:p>
        </w:tc>
        <w:tc>
          <w:tcPr>
            <w:tcW w:w="5689" w:type="dxa"/>
          </w:tcPr>
          <w:p w14:paraId="778B642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C9DCE5E" w14:textId="77777777" w:rsidTr="007443BD">
        <w:trPr>
          <w:trHeight w:val="432"/>
        </w:trPr>
        <w:tc>
          <w:tcPr>
            <w:tcW w:w="4868" w:type="dxa"/>
            <w:shd w:val="clear" w:color="auto" w:fill="F2F2F2" w:themeFill="background1" w:themeFillShade="F2"/>
          </w:tcPr>
          <w:p w14:paraId="0A12F30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Primary contact name:</w:t>
            </w:r>
          </w:p>
        </w:tc>
        <w:tc>
          <w:tcPr>
            <w:tcW w:w="5689" w:type="dxa"/>
          </w:tcPr>
          <w:p w14:paraId="1402DB2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E9CBA67" w14:textId="77777777" w:rsidTr="007443BD">
        <w:trPr>
          <w:trHeight w:val="432"/>
        </w:trPr>
        <w:tc>
          <w:tcPr>
            <w:tcW w:w="4868" w:type="dxa"/>
            <w:shd w:val="clear" w:color="auto" w:fill="F2F2F2" w:themeFill="background1" w:themeFillShade="F2"/>
          </w:tcPr>
          <w:p w14:paraId="5D02C1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Job title:</w:t>
            </w:r>
          </w:p>
        </w:tc>
        <w:tc>
          <w:tcPr>
            <w:tcW w:w="5689" w:type="dxa"/>
          </w:tcPr>
          <w:p w14:paraId="4DBD34BB"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002174FF" w14:textId="77777777" w:rsidTr="007443BD">
        <w:trPr>
          <w:trHeight w:val="432"/>
        </w:trPr>
        <w:tc>
          <w:tcPr>
            <w:tcW w:w="4868" w:type="dxa"/>
            <w:shd w:val="clear" w:color="auto" w:fill="F2F2F2" w:themeFill="background1" w:themeFillShade="F2"/>
          </w:tcPr>
          <w:p w14:paraId="0DA804C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Phone:</w:t>
            </w:r>
          </w:p>
        </w:tc>
        <w:tc>
          <w:tcPr>
            <w:tcW w:w="5689" w:type="dxa"/>
          </w:tcPr>
          <w:p w14:paraId="01CBBD1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7024C51" w14:textId="77777777" w:rsidTr="007443BD">
        <w:trPr>
          <w:trHeight w:val="432"/>
        </w:trPr>
        <w:tc>
          <w:tcPr>
            <w:tcW w:w="4868" w:type="dxa"/>
            <w:shd w:val="clear" w:color="auto" w:fill="F2F2F2" w:themeFill="background1" w:themeFillShade="F2"/>
          </w:tcPr>
          <w:p w14:paraId="1E920E1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Email:</w:t>
            </w:r>
          </w:p>
        </w:tc>
        <w:tc>
          <w:tcPr>
            <w:tcW w:w="5689" w:type="dxa"/>
          </w:tcPr>
          <w:p w14:paraId="6434573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70383451" w14:textId="77777777" w:rsidTr="007443BD">
        <w:trPr>
          <w:trHeight w:val="432"/>
        </w:trPr>
        <w:tc>
          <w:tcPr>
            <w:tcW w:w="4868" w:type="dxa"/>
            <w:shd w:val="clear" w:color="auto" w:fill="F2F2F2" w:themeFill="background1" w:themeFillShade="F2"/>
          </w:tcPr>
          <w:p w14:paraId="3E36A4E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Address:</w:t>
            </w:r>
          </w:p>
        </w:tc>
        <w:tc>
          <w:tcPr>
            <w:tcW w:w="5689" w:type="dxa"/>
          </w:tcPr>
          <w:p w14:paraId="5160235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49B2B53" w14:textId="77777777" w:rsidTr="007443BD">
        <w:trPr>
          <w:trHeight w:val="432"/>
        </w:trPr>
        <w:tc>
          <w:tcPr>
            <w:tcW w:w="4868" w:type="dxa"/>
            <w:shd w:val="clear" w:color="auto" w:fill="F2F2F2" w:themeFill="background1" w:themeFillShade="F2"/>
          </w:tcPr>
          <w:p w14:paraId="373BE95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Business licence number:</w:t>
            </w:r>
          </w:p>
        </w:tc>
        <w:tc>
          <w:tcPr>
            <w:tcW w:w="5689" w:type="dxa"/>
          </w:tcPr>
          <w:p w14:paraId="1074317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B368238" w14:textId="77777777" w:rsidTr="007443BD">
        <w:trPr>
          <w:trHeight w:val="432"/>
        </w:trPr>
        <w:tc>
          <w:tcPr>
            <w:tcW w:w="4868" w:type="dxa"/>
            <w:shd w:val="clear" w:color="auto" w:fill="F2F2F2" w:themeFill="background1" w:themeFillShade="F2"/>
          </w:tcPr>
          <w:p w14:paraId="5FDA01B7"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Country of registration</w:t>
            </w:r>
          </w:p>
        </w:tc>
        <w:tc>
          <w:tcPr>
            <w:tcW w:w="5689" w:type="dxa"/>
          </w:tcPr>
          <w:p w14:paraId="4980BF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FAF2F05" w14:textId="77777777" w:rsidTr="007443BD">
        <w:trPr>
          <w:trHeight w:val="432"/>
        </w:trPr>
        <w:tc>
          <w:tcPr>
            <w:tcW w:w="4868" w:type="dxa"/>
            <w:shd w:val="clear" w:color="auto" w:fill="F2F2F2" w:themeFill="background1" w:themeFillShade="F2"/>
          </w:tcPr>
          <w:p w14:paraId="252E9B7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Registration date:</w:t>
            </w:r>
          </w:p>
        </w:tc>
        <w:tc>
          <w:tcPr>
            <w:tcW w:w="5689" w:type="dxa"/>
          </w:tcPr>
          <w:p w14:paraId="080F57FD"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9FC8430" w14:textId="77777777" w:rsidTr="007443BD">
        <w:trPr>
          <w:trHeight w:val="234"/>
        </w:trPr>
        <w:tc>
          <w:tcPr>
            <w:tcW w:w="4868" w:type="dxa"/>
            <w:shd w:val="clear" w:color="auto" w:fill="F2F2F2" w:themeFill="background1" w:themeFillShade="F2"/>
          </w:tcPr>
          <w:p w14:paraId="0EABAFC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Expiry date:</w:t>
            </w:r>
          </w:p>
        </w:tc>
        <w:tc>
          <w:tcPr>
            <w:tcW w:w="5689" w:type="dxa"/>
          </w:tcPr>
          <w:p w14:paraId="6B84354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65390A5" w14:textId="77777777" w:rsidTr="007443BD">
        <w:trPr>
          <w:trHeight w:val="432"/>
        </w:trPr>
        <w:tc>
          <w:tcPr>
            <w:tcW w:w="4868" w:type="dxa"/>
            <w:shd w:val="clear" w:color="auto" w:fill="F2F2F2" w:themeFill="background1" w:themeFillShade="F2"/>
          </w:tcPr>
          <w:p w14:paraId="7768037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Legal status of company (</w:t>
            </w:r>
            <w:r w:rsidR="00E41D29" w:rsidRPr="002B57F4">
              <w:rPr>
                <w:rFonts w:asciiTheme="minorHAnsi" w:hAnsiTheme="minorHAnsi" w:cstheme="minorHAnsi"/>
                <w:bCs/>
                <w:color w:val="000000" w:themeColor="text1"/>
                <w:sz w:val="22"/>
                <w:szCs w:val="22"/>
                <w:lang w:val="en-AU"/>
              </w:rPr>
              <w:t>e.g.</w:t>
            </w:r>
            <w:r w:rsidRPr="002B57F4">
              <w:rPr>
                <w:rFonts w:asciiTheme="minorHAnsi" w:hAnsiTheme="minorHAnsi" w:cstheme="minorHAnsi"/>
                <w:bCs/>
                <w:color w:val="000000" w:themeColor="text1"/>
                <w:sz w:val="22"/>
                <w:szCs w:val="22"/>
                <w:lang w:val="en-AU"/>
              </w:rPr>
              <w:t xml:space="preserve"> partnership, private limited company, etc.)</w:t>
            </w:r>
          </w:p>
        </w:tc>
        <w:tc>
          <w:tcPr>
            <w:tcW w:w="5689" w:type="dxa"/>
          </w:tcPr>
          <w:p w14:paraId="6C5A113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bl>
    <w:p w14:paraId="5EE0FB28" w14:textId="77777777" w:rsidR="002F1CDE" w:rsidRPr="002B57F4" w:rsidRDefault="002F1CDE" w:rsidP="00AB5448">
      <w:pPr>
        <w:jc w:val="lowKashida"/>
        <w:rPr>
          <w:rFonts w:asciiTheme="minorHAnsi" w:hAnsiTheme="minorHAnsi"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2B57F4" w14:paraId="055FADD9" w14:textId="77777777" w:rsidTr="007443BD">
        <w:trPr>
          <w:trHeight w:val="337"/>
        </w:trPr>
        <w:tc>
          <w:tcPr>
            <w:tcW w:w="4868" w:type="dxa"/>
            <w:shd w:val="clear" w:color="auto" w:fill="D9D9D9"/>
          </w:tcPr>
          <w:p w14:paraId="781018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Name</w:t>
            </w:r>
          </w:p>
        </w:tc>
        <w:tc>
          <w:tcPr>
            <w:tcW w:w="5698" w:type="dxa"/>
          </w:tcPr>
          <w:p w14:paraId="1C9B1AC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45A472B" w14:textId="77777777" w:rsidTr="007443BD">
        <w:trPr>
          <w:trHeight w:val="337"/>
        </w:trPr>
        <w:tc>
          <w:tcPr>
            <w:tcW w:w="4868" w:type="dxa"/>
            <w:shd w:val="clear" w:color="auto" w:fill="D9D9D9"/>
          </w:tcPr>
          <w:p w14:paraId="429D17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Branch</w:t>
            </w:r>
          </w:p>
        </w:tc>
        <w:tc>
          <w:tcPr>
            <w:tcW w:w="5698" w:type="dxa"/>
          </w:tcPr>
          <w:p w14:paraId="1FADA9DD"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5FBA41D0" w14:textId="77777777" w:rsidTr="007443BD">
        <w:trPr>
          <w:trHeight w:val="337"/>
        </w:trPr>
        <w:tc>
          <w:tcPr>
            <w:tcW w:w="4868" w:type="dxa"/>
            <w:shd w:val="clear" w:color="auto" w:fill="D9D9D9"/>
          </w:tcPr>
          <w:p w14:paraId="76692C3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Name</w:t>
            </w:r>
          </w:p>
        </w:tc>
        <w:tc>
          <w:tcPr>
            <w:tcW w:w="5698" w:type="dxa"/>
          </w:tcPr>
          <w:p w14:paraId="3BD11909"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730331D" w14:textId="77777777" w:rsidTr="007443BD">
        <w:trPr>
          <w:trHeight w:val="337"/>
        </w:trPr>
        <w:tc>
          <w:tcPr>
            <w:tcW w:w="4868" w:type="dxa"/>
            <w:shd w:val="clear" w:color="auto" w:fill="D9D9D9"/>
          </w:tcPr>
          <w:p w14:paraId="077BB6B6"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Swift</w:t>
            </w:r>
          </w:p>
        </w:tc>
        <w:tc>
          <w:tcPr>
            <w:tcW w:w="5698" w:type="dxa"/>
          </w:tcPr>
          <w:p w14:paraId="301D180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4357C601" w14:textId="77777777" w:rsidTr="007443BD">
        <w:trPr>
          <w:trHeight w:val="337"/>
        </w:trPr>
        <w:tc>
          <w:tcPr>
            <w:tcW w:w="4868" w:type="dxa"/>
            <w:shd w:val="clear" w:color="auto" w:fill="D9D9D9"/>
          </w:tcPr>
          <w:p w14:paraId="3F25C69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Beneficiary Account Number </w:t>
            </w:r>
          </w:p>
        </w:tc>
        <w:tc>
          <w:tcPr>
            <w:tcW w:w="5698" w:type="dxa"/>
          </w:tcPr>
          <w:p w14:paraId="273F52C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2CF9126A" w14:textId="77777777" w:rsidTr="007443BD">
        <w:trPr>
          <w:trHeight w:val="337"/>
        </w:trPr>
        <w:tc>
          <w:tcPr>
            <w:tcW w:w="4868" w:type="dxa"/>
            <w:shd w:val="clear" w:color="auto" w:fill="D9D9D9"/>
          </w:tcPr>
          <w:p w14:paraId="1953FE2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Account Type</w:t>
            </w:r>
          </w:p>
        </w:tc>
        <w:tc>
          <w:tcPr>
            <w:tcW w:w="5698" w:type="dxa"/>
          </w:tcPr>
          <w:p w14:paraId="464A5704"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bl>
    <w:p w14:paraId="6A443DCE" w14:textId="77777777" w:rsidR="00AF4B2C" w:rsidRPr="002B57F4" w:rsidRDefault="00AF4B2C" w:rsidP="00AB5448">
      <w:pPr>
        <w:bidi/>
        <w:jc w:val="lowKashida"/>
        <w:rPr>
          <w:rFonts w:asciiTheme="minorHAnsi" w:hAnsiTheme="minorHAnsi" w:cstheme="minorHAnsi"/>
          <w:b/>
          <w:bCs/>
          <w:color w:val="000000" w:themeColor="text1"/>
          <w:lang w:bidi="fa-IR"/>
        </w:rPr>
      </w:pPr>
    </w:p>
    <w:p w14:paraId="5703E4BF" w14:textId="77777777" w:rsidR="00A56E22" w:rsidRPr="002B57F4" w:rsidRDefault="00A56E22" w:rsidP="00AB5448">
      <w:pPr>
        <w:bidi/>
        <w:jc w:val="lowKashida"/>
        <w:rPr>
          <w:rFonts w:asciiTheme="minorHAnsi" w:hAnsiTheme="minorHAnsi" w:cstheme="minorHAnsi"/>
          <w:b/>
          <w:bCs/>
          <w:color w:val="000000" w:themeColor="text1"/>
          <w:lang w:bidi="fa-IR"/>
        </w:rPr>
      </w:pPr>
    </w:p>
    <w:p w14:paraId="4B6B5637" w14:textId="77777777" w:rsidR="003E5B98" w:rsidRPr="002B57F4" w:rsidRDefault="003E5B98" w:rsidP="00AB5448">
      <w:pPr>
        <w:bidi/>
        <w:jc w:val="lowKashida"/>
        <w:rPr>
          <w:rFonts w:asciiTheme="minorHAnsi" w:hAnsiTheme="minorHAnsi" w:cstheme="minorHAnsi"/>
          <w:b/>
          <w:bCs/>
          <w:color w:val="000000" w:themeColor="text1"/>
          <w:lang w:bidi="fa-IR"/>
        </w:rPr>
      </w:pPr>
    </w:p>
    <w:p w14:paraId="6FD76C38" w14:textId="77777777" w:rsidR="003E5B98" w:rsidRPr="002B57F4" w:rsidRDefault="003E5B98" w:rsidP="00AB5448">
      <w:pPr>
        <w:bidi/>
        <w:jc w:val="lowKashida"/>
        <w:rPr>
          <w:rFonts w:asciiTheme="minorHAnsi" w:hAnsiTheme="minorHAnsi" w:cstheme="minorHAnsi"/>
          <w:b/>
          <w:bCs/>
          <w:color w:val="000000" w:themeColor="text1"/>
          <w:lang w:bidi="fa-IR"/>
        </w:rPr>
      </w:pPr>
    </w:p>
    <w:p w14:paraId="365FA44B" w14:textId="77777777" w:rsidR="003E5B98" w:rsidRPr="002B57F4" w:rsidRDefault="003E5B98" w:rsidP="00AB5448">
      <w:pPr>
        <w:bidi/>
        <w:jc w:val="lowKashida"/>
        <w:rPr>
          <w:rFonts w:asciiTheme="minorHAnsi" w:hAnsiTheme="minorHAnsi" w:cstheme="minorHAnsi"/>
          <w:b/>
          <w:bCs/>
          <w:color w:val="000000" w:themeColor="text1"/>
          <w:lang w:bidi="fa-IR"/>
        </w:rPr>
      </w:pPr>
    </w:p>
    <w:p w14:paraId="0E2EA625" w14:textId="77777777" w:rsidR="003E5B98" w:rsidRPr="002B57F4" w:rsidRDefault="003E5B98" w:rsidP="00AB5448">
      <w:pPr>
        <w:bidi/>
        <w:jc w:val="lowKashida"/>
        <w:rPr>
          <w:rFonts w:asciiTheme="minorHAnsi" w:hAnsiTheme="minorHAnsi" w:cstheme="minorHAnsi"/>
          <w:b/>
          <w:bCs/>
          <w:color w:val="000000" w:themeColor="text1"/>
          <w:lang w:bidi="fa-IR"/>
        </w:rPr>
      </w:pPr>
    </w:p>
    <w:p w14:paraId="2EA88533" w14:textId="77777777" w:rsidR="003E5B98" w:rsidRPr="002B57F4" w:rsidRDefault="003E5B98" w:rsidP="00AB5448">
      <w:pPr>
        <w:bidi/>
        <w:jc w:val="lowKashida"/>
        <w:rPr>
          <w:rFonts w:asciiTheme="minorHAnsi" w:hAnsiTheme="minorHAnsi" w:cstheme="minorHAnsi"/>
          <w:b/>
          <w:bCs/>
          <w:color w:val="000000" w:themeColor="text1"/>
          <w:lang w:bidi="fa-IR"/>
        </w:rPr>
      </w:pPr>
    </w:p>
    <w:p w14:paraId="120AD25E" w14:textId="77777777" w:rsidR="003E5B98" w:rsidRPr="002B57F4" w:rsidRDefault="003E5B98" w:rsidP="00AB5448">
      <w:pPr>
        <w:bidi/>
        <w:jc w:val="lowKashida"/>
        <w:rPr>
          <w:rFonts w:asciiTheme="minorHAnsi" w:hAnsiTheme="minorHAnsi" w:cstheme="minorHAnsi"/>
          <w:b/>
          <w:bCs/>
          <w:color w:val="000000" w:themeColor="text1"/>
          <w:lang w:bidi="fa-IR"/>
        </w:rPr>
      </w:pPr>
    </w:p>
    <w:p w14:paraId="443515A6" w14:textId="77777777" w:rsidR="003E5B98" w:rsidRPr="002B57F4" w:rsidRDefault="003E5B98" w:rsidP="00AB5448">
      <w:pPr>
        <w:bidi/>
        <w:jc w:val="lowKashida"/>
        <w:rPr>
          <w:rFonts w:asciiTheme="minorHAnsi" w:hAnsiTheme="minorHAnsi" w:cstheme="minorHAnsi"/>
          <w:b/>
          <w:bCs/>
          <w:color w:val="000000" w:themeColor="text1"/>
          <w:lang w:bidi="fa-IR"/>
        </w:rPr>
      </w:pPr>
    </w:p>
    <w:p w14:paraId="438C4F4E" w14:textId="77777777" w:rsidR="003E5B98" w:rsidRPr="002B57F4" w:rsidRDefault="003E5B98" w:rsidP="00AB5448">
      <w:pPr>
        <w:bidi/>
        <w:jc w:val="lowKashida"/>
        <w:rPr>
          <w:rFonts w:asciiTheme="minorHAnsi" w:hAnsiTheme="minorHAnsi" w:cstheme="minorHAnsi"/>
          <w:b/>
          <w:bCs/>
          <w:color w:val="000000" w:themeColor="text1"/>
          <w:lang w:bidi="fa-IR"/>
        </w:rPr>
      </w:pPr>
    </w:p>
    <w:p w14:paraId="78CB408B" w14:textId="77777777" w:rsidR="003E5B98" w:rsidRPr="002B57F4" w:rsidRDefault="003E5B98" w:rsidP="00AB5448">
      <w:pPr>
        <w:bidi/>
        <w:jc w:val="lowKashida"/>
        <w:rPr>
          <w:rFonts w:asciiTheme="minorHAnsi" w:hAnsiTheme="minorHAnsi" w:cstheme="minorHAnsi"/>
          <w:b/>
          <w:bCs/>
          <w:color w:val="000000" w:themeColor="text1"/>
          <w:lang w:bidi="fa-IR"/>
        </w:rPr>
      </w:pPr>
    </w:p>
    <w:p w14:paraId="28781334" w14:textId="77777777" w:rsidR="003E5B98" w:rsidRPr="002B57F4" w:rsidRDefault="003E5B98" w:rsidP="00AB5448">
      <w:pPr>
        <w:bidi/>
        <w:jc w:val="lowKashida"/>
        <w:rPr>
          <w:rFonts w:asciiTheme="minorHAnsi" w:hAnsiTheme="minorHAnsi" w:cstheme="minorHAnsi"/>
          <w:b/>
          <w:bCs/>
          <w:color w:val="000000" w:themeColor="text1"/>
          <w:lang w:bidi="fa-IR"/>
        </w:rPr>
      </w:pPr>
    </w:p>
    <w:p w14:paraId="21856B5D" w14:textId="77777777" w:rsidR="003E5B98" w:rsidRPr="002B57F4" w:rsidRDefault="003E5B98" w:rsidP="00AB5448">
      <w:pPr>
        <w:bidi/>
        <w:jc w:val="lowKashida"/>
        <w:rPr>
          <w:rFonts w:asciiTheme="minorHAnsi" w:hAnsiTheme="minorHAnsi" w:cstheme="minorHAnsi"/>
          <w:b/>
          <w:bCs/>
          <w:color w:val="000000" w:themeColor="text1"/>
          <w:lang w:bidi="fa-IR"/>
        </w:rPr>
      </w:pPr>
    </w:p>
    <w:p w14:paraId="16748E7A" w14:textId="77777777" w:rsidR="00D80432" w:rsidRPr="002B57F4" w:rsidRDefault="00D80432" w:rsidP="00AB5448">
      <w:pPr>
        <w:bidi/>
        <w:jc w:val="lowKashida"/>
        <w:rPr>
          <w:rFonts w:asciiTheme="minorHAnsi" w:hAnsiTheme="minorHAnsi" w:cstheme="minorHAnsi"/>
          <w:b/>
          <w:bCs/>
          <w:color w:val="000000" w:themeColor="text1"/>
          <w:lang w:bidi="fa-IR"/>
        </w:rPr>
      </w:pPr>
    </w:p>
    <w:p w14:paraId="108AA0EF" w14:textId="77777777" w:rsidR="00D80432" w:rsidRPr="002B57F4" w:rsidRDefault="00D80432" w:rsidP="00AB5448">
      <w:pPr>
        <w:bidi/>
        <w:jc w:val="lowKashida"/>
        <w:rPr>
          <w:rFonts w:asciiTheme="minorHAnsi" w:hAnsiTheme="minorHAnsi" w:cstheme="minorHAnsi"/>
          <w:b/>
          <w:bCs/>
          <w:color w:val="000000" w:themeColor="text1"/>
          <w:lang w:bidi="fa-IR"/>
        </w:rPr>
      </w:pPr>
    </w:p>
    <w:p w14:paraId="314CB6A9" w14:textId="77777777" w:rsidR="00D80432" w:rsidRPr="002B57F4" w:rsidRDefault="00D80432" w:rsidP="00AB5448">
      <w:pPr>
        <w:bidi/>
        <w:jc w:val="lowKashida"/>
        <w:rPr>
          <w:rFonts w:asciiTheme="minorHAnsi" w:hAnsiTheme="minorHAnsi" w:cstheme="minorHAnsi"/>
          <w:b/>
          <w:bCs/>
          <w:color w:val="000000" w:themeColor="text1"/>
          <w:lang w:bidi="fa-IR"/>
        </w:rPr>
      </w:pPr>
    </w:p>
    <w:p w14:paraId="67082FF5" w14:textId="77777777" w:rsidR="00D80432" w:rsidRPr="002B57F4" w:rsidRDefault="00D80432" w:rsidP="00AB5448">
      <w:pPr>
        <w:bidi/>
        <w:jc w:val="lowKashida"/>
        <w:rPr>
          <w:rFonts w:asciiTheme="minorHAnsi" w:hAnsiTheme="minorHAnsi" w:cstheme="minorHAnsi"/>
          <w:b/>
          <w:bCs/>
          <w:color w:val="000000" w:themeColor="text1"/>
          <w:lang w:bidi="fa-IR"/>
        </w:rPr>
      </w:pPr>
    </w:p>
    <w:p w14:paraId="4024BD8B" w14:textId="77777777" w:rsidR="00D80432" w:rsidRPr="002B57F4" w:rsidRDefault="00D80432" w:rsidP="00AB5448">
      <w:pPr>
        <w:bidi/>
        <w:jc w:val="lowKashida"/>
        <w:rPr>
          <w:rFonts w:asciiTheme="minorHAnsi" w:hAnsiTheme="minorHAnsi" w:cstheme="minorHAnsi"/>
          <w:b/>
          <w:bCs/>
          <w:color w:val="000000" w:themeColor="text1"/>
          <w:lang w:bidi="fa-IR"/>
        </w:rPr>
      </w:pPr>
    </w:p>
    <w:p w14:paraId="5C885AC8" w14:textId="77777777" w:rsidR="00D80432" w:rsidRPr="002B57F4" w:rsidRDefault="00D80432" w:rsidP="00AB5448">
      <w:pPr>
        <w:bidi/>
        <w:jc w:val="lowKashida"/>
        <w:rPr>
          <w:rFonts w:asciiTheme="minorHAnsi" w:hAnsiTheme="minorHAnsi" w:cstheme="minorHAnsi"/>
          <w:b/>
          <w:bCs/>
          <w:color w:val="000000" w:themeColor="text1"/>
          <w:lang w:bidi="fa-IR"/>
        </w:rPr>
      </w:pPr>
    </w:p>
    <w:p w14:paraId="760F89F6" w14:textId="77777777" w:rsidR="00D80432" w:rsidRPr="002B57F4" w:rsidRDefault="00D80432" w:rsidP="00AB5448">
      <w:pPr>
        <w:bidi/>
        <w:jc w:val="lowKashida"/>
        <w:rPr>
          <w:rFonts w:asciiTheme="minorHAnsi" w:hAnsiTheme="minorHAnsi" w:cstheme="minorHAnsi"/>
          <w:b/>
          <w:bCs/>
          <w:color w:val="000000" w:themeColor="text1"/>
          <w:lang w:bidi="fa-IR"/>
        </w:rPr>
      </w:pPr>
    </w:p>
    <w:p w14:paraId="4D2CA45E" w14:textId="77777777" w:rsidR="00F13136" w:rsidRPr="002B57F4" w:rsidRDefault="00F13136" w:rsidP="00AB5448">
      <w:pPr>
        <w:bidi/>
        <w:jc w:val="lowKashida"/>
        <w:rPr>
          <w:rFonts w:asciiTheme="minorHAnsi" w:hAnsiTheme="minorHAnsi" w:cstheme="minorHAnsi"/>
          <w:b/>
          <w:bCs/>
          <w:color w:val="000000" w:themeColor="text1"/>
        </w:rPr>
      </w:pPr>
    </w:p>
    <w:p w14:paraId="44AA89AF" w14:textId="77777777" w:rsidR="00F13136" w:rsidRPr="002B57F4" w:rsidRDefault="001B3C99" w:rsidP="00330D3C">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rPr>
        <w:t xml:space="preserve">Bid Submission </w:t>
      </w:r>
      <w:r w:rsidR="00B46D93" w:rsidRPr="002B57F4">
        <w:rPr>
          <w:rFonts w:asciiTheme="minorHAnsi" w:hAnsiTheme="minorHAnsi" w:cstheme="minorHAnsi"/>
          <w:b/>
          <w:bCs/>
          <w:color w:val="000000" w:themeColor="text1"/>
        </w:rPr>
        <w:t>Summary Sheet</w:t>
      </w:r>
    </w:p>
    <w:p w14:paraId="5D70C8C0" w14:textId="000AB20D" w:rsidR="00D9619D" w:rsidRPr="002B57F4" w:rsidRDefault="00B46D93" w:rsidP="00330D3C">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br/>
      </w:r>
      <w:r w:rsidR="004A0BD4" w:rsidRPr="004A0BD4">
        <w:rPr>
          <w:rFonts w:asciiTheme="minorHAnsi" w:hAnsiTheme="minorHAnsi" w:cstheme="minorHAnsi"/>
          <w:b/>
          <w:bCs/>
          <w:color w:val="000000" w:themeColor="text1"/>
          <w:sz w:val="22"/>
          <w:szCs w:val="22"/>
        </w:rPr>
        <w:t xml:space="preserve">Construction of Solar Powered Water Supply Networks in Haji Ahmad and Haji Noor Mohammad Villages </w:t>
      </w:r>
      <w:proofErr w:type="spellStart"/>
      <w:r w:rsidR="004A0BD4" w:rsidRPr="004A0BD4">
        <w:rPr>
          <w:rFonts w:asciiTheme="minorHAnsi" w:hAnsiTheme="minorHAnsi" w:cstheme="minorHAnsi"/>
          <w:b/>
          <w:bCs/>
          <w:color w:val="000000" w:themeColor="text1"/>
          <w:sz w:val="22"/>
          <w:szCs w:val="22"/>
        </w:rPr>
        <w:t>Ghormach</w:t>
      </w:r>
      <w:proofErr w:type="spellEnd"/>
      <w:r w:rsidR="004A0BD4" w:rsidRPr="004A0BD4">
        <w:rPr>
          <w:rFonts w:asciiTheme="minorHAnsi" w:hAnsiTheme="minorHAnsi" w:cstheme="minorHAnsi"/>
          <w:b/>
          <w:bCs/>
          <w:color w:val="000000" w:themeColor="text1"/>
          <w:sz w:val="22"/>
          <w:szCs w:val="22"/>
        </w:rPr>
        <w:t xml:space="preserve"> district of Badghis Province</w:t>
      </w:r>
    </w:p>
    <w:p w14:paraId="4AD26735" w14:textId="77777777" w:rsidR="00F13136" w:rsidRPr="002B57F4" w:rsidRDefault="00F13136" w:rsidP="00AB5448">
      <w:pPr>
        <w:bidi/>
        <w:jc w:val="lowKashida"/>
        <w:rPr>
          <w:rFonts w:asciiTheme="minorHAnsi" w:hAnsiTheme="minorHAnsi" w:cstheme="minorHAnsi"/>
          <w:b/>
          <w:bCs/>
          <w:color w:val="000000" w:themeColor="text1"/>
          <w:sz w:val="22"/>
          <w:szCs w:val="22"/>
        </w:rPr>
      </w:pP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2B57F4" w14:paraId="1E3753C0" w14:textId="77777777" w:rsidTr="001B3C99">
        <w:trPr>
          <w:trHeight w:val="370"/>
        </w:trPr>
        <w:tc>
          <w:tcPr>
            <w:tcW w:w="786" w:type="dxa"/>
            <w:shd w:val="clear" w:color="auto" w:fill="F79646" w:themeFill="accent6"/>
            <w:noWrap/>
            <w:vAlign w:val="center"/>
            <w:hideMark/>
          </w:tcPr>
          <w:p w14:paraId="04CE46F5" w14:textId="77777777" w:rsidR="001B3C99" w:rsidRPr="002B57F4" w:rsidRDefault="001B3C99"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w:t>
            </w:r>
          </w:p>
          <w:p w14:paraId="7884CB4A" w14:textId="77777777" w:rsidR="001B3C99" w:rsidRPr="002B57F4" w:rsidRDefault="001B3C99" w:rsidP="00AB5448">
            <w:pPr>
              <w:jc w:val="lowKashida"/>
              <w:rPr>
                <w:rFonts w:asciiTheme="minorHAnsi" w:hAnsiTheme="minorHAnsi"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2B57F4" w:rsidRDefault="000A3238"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2B57F4" w:rsidRDefault="001B3C99" w:rsidP="005E3990">
            <w:pP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Calendar Days</w:t>
            </w:r>
          </w:p>
          <w:p w14:paraId="1ABB4AF5"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 xml:space="preserve">to Complete </w:t>
            </w:r>
            <w:r w:rsidR="00F47434" w:rsidRPr="002B57F4">
              <w:rPr>
                <w:rFonts w:asciiTheme="minorHAnsi" w:hAnsiTheme="minorHAnsi" w:cstheme="minorHAnsi"/>
                <w:b/>
                <w:bCs/>
                <w:color w:val="000000" w:themeColor="text1"/>
                <w:sz w:val="22"/>
                <w:szCs w:val="22"/>
              </w:rPr>
              <w:t xml:space="preserve">each </w:t>
            </w:r>
            <w:r w:rsidRPr="002B57F4">
              <w:rPr>
                <w:rFonts w:asciiTheme="minorHAnsi" w:hAnsiTheme="minorHAnsi" w:cstheme="minorHAnsi"/>
                <w:b/>
                <w:bCs/>
                <w:color w:val="000000" w:themeColor="text1"/>
                <w:sz w:val="22"/>
                <w:szCs w:val="22"/>
              </w:rPr>
              <w:t>Site</w:t>
            </w:r>
          </w:p>
        </w:tc>
      </w:tr>
      <w:tr w:rsidR="002B57F4" w:rsidRPr="002B57F4" w14:paraId="181170CE" w14:textId="77777777" w:rsidTr="00A51641">
        <w:trPr>
          <w:trHeight w:val="370"/>
        </w:trPr>
        <w:tc>
          <w:tcPr>
            <w:tcW w:w="786" w:type="dxa"/>
            <w:noWrap/>
            <w:vAlign w:val="center"/>
          </w:tcPr>
          <w:p w14:paraId="4B94AFCF"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1</w:t>
            </w:r>
          </w:p>
        </w:tc>
        <w:tc>
          <w:tcPr>
            <w:tcW w:w="5300" w:type="dxa"/>
            <w:noWrap/>
            <w:vAlign w:val="center"/>
          </w:tcPr>
          <w:p w14:paraId="222987D8" w14:textId="5C8ACFC9" w:rsidR="00A51641" w:rsidRPr="002B57F4" w:rsidRDefault="00AA1971" w:rsidP="00AB5448">
            <w:pPr>
              <w:jc w:val="lowKashida"/>
              <w:rPr>
                <w:rFonts w:asciiTheme="minorHAnsi" w:hAnsiTheme="minorHAnsi" w:cstheme="minorHAnsi"/>
                <w:color w:val="000000" w:themeColor="text1"/>
                <w:sz w:val="22"/>
                <w:szCs w:val="22"/>
              </w:rPr>
            </w:pPr>
            <w:r w:rsidRPr="00AA1971">
              <w:rPr>
                <w:rFonts w:asciiTheme="minorHAnsi" w:hAnsiTheme="minorHAnsi" w:cstheme="minorHAnsi"/>
                <w:color w:val="000000" w:themeColor="text1"/>
                <w:sz w:val="22"/>
                <w:szCs w:val="22"/>
              </w:rPr>
              <w:t>Construction of Water Supply System in Dahan Koocha BHC/Healthcare Facility-Jawand District</w:t>
            </w:r>
          </w:p>
        </w:tc>
        <w:tc>
          <w:tcPr>
            <w:tcW w:w="2212" w:type="dxa"/>
            <w:noWrap/>
            <w:vAlign w:val="center"/>
            <w:hideMark/>
          </w:tcPr>
          <w:p w14:paraId="2E4D35AC"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hideMark/>
          </w:tcPr>
          <w:p w14:paraId="6310D6E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2B57F4" w:rsidRPr="002B57F4" w14:paraId="5DAD8DC5" w14:textId="77777777" w:rsidTr="00A51641">
        <w:trPr>
          <w:trHeight w:val="370"/>
        </w:trPr>
        <w:tc>
          <w:tcPr>
            <w:tcW w:w="786" w:type="dxa"/>
            <w:noWrap/>
            <w:vAlign w:val="center"/>
          </w:tcPr>
          <w:p w14:paraId="70213F3D"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2</w:t>
            </w:r>
          </w:p>
        </w:tc>
        <w:tc>
          <w:tcPr>
            <w:tcW w:w="5300" w:type="dxa"/>
            <w:noWrap/>
            <w:vAlign w:val="center"/>
          </w:tcPr>
          <w:p w14:paraId="4683EE09" w14:textId="4F4E07CF" w:rsidR="00A51641" w:rsidRPr="002B57F4" w:rsidRDefault="00AA1971" w:rsidP="00AB5448">
            <w:pPr>
              <w:jc w:val="lowKashida"/>
              <w:rPr>
                <w:rFonts w:asciiTheme="minorHAnsi" w:hAnsiTheme="minorHAnsi" w:cstheme="minorHAnsi"/>
                <w:color w:val="000000" w:themeColor="text1"/>
                <w:sz w:val="22"/>
                <w:szCs w:val="22"/>
              </w:rPr>
            </w:pPr>
            <w:r w:rsidRPr="00AA1971">
              <w:rPr>
                <w:rFonts w:asciiTheme="minorHAnsi" w:hAnsiTheme="minorHAnsi" w:cstheme="minorHAnsi"/>
                <w:color w:val="000000" w:themeColor="text1"/>
                <w:sz w:val="22"/>
                <w:szCs w:val="22"/>
              </w:rPr>
              <w:t>Construction of Water Supply System in Panirak CHC/Healthcare Facility-Bala Murghab District</w:t>
            </w:r>
          </w:p>
        </w:tc>
        <w:tc>
          <w:tcPr>
            <w:tcW w:w="2212" w:type="dxa"/>
            <w:noWrap/>
            <w:vAlign w:val="center"/>
          </w:tcPr>
          <w:p w14:paraId="4E4FB83E"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tcPr>
          <w:p w14:paraId="635C0EB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AA1971" w:rsidRPr="002B57F4" w14:paraId="01EAD602" w14:textId="77777777" w:rsidTr="00A51641">
        <w:trPr>
          <w:trHeight w:val="370"/>
        </w:trPr>
        <w:tc>
          <w:tcPr>
            <w:tcW w:w="786" w:type="dxa"/>
            <w:noWrap/>
            <w:vAlign w:val="center"/>
          </w:tcPr>
          <w:p w14:paraId="56194758" w14:textId="0CDC5232" w:rsidR="00AA1971" w:rsidRPr="002B57F4" w:rsidRDefault="00AA1971"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3</w:t>
            </w:r>
          </w:p>
        </w:tc>
        <w:tc>
          <w:tcPr>
            <w:tcW w:w="5300" w:type="dxa"/>
            <w:noWrap/>
            <w:vAlign w:val="center"/>
          </w:tcPr>
          <w:p w14:paraId="22D2DE8D" w14:textId="39CDB398" w:rsidR="00AA1971" w:rsidRPr="004A0BD4" w:rsidRDefault="00AA1971" w:rsidP="00AB5448">
            <w:pPr>
              <w:jc w:val="lowKashida"/>
              <w:rPr>
                <w:rFonts w:asciiTheme="minorHAnsi" w:hAnsiTheme="minorHAnsi" w:cstheme="minorHAnsi"/>
                <w:color w:val="000000" w:themeColor="text1"/>
                <w:sz w:val="22"/>
                <w:szCs w:val="22"/>
              </w:rPr>
            </w:pPr>
            <w:r w:rsidRPr="00AA1971">
              <w:rPr>
                <w:rFonts w:asciiTheme="minorHAnsi" w:hAnsiTheme="minorHAnsi" w:cstheme="minorHAnsi"/>
                <w:color w:val="000000" w:themeColor="text1"/>
                <w:sz w:val="22"/>
                <w:szCs w:val="22"/>
              </w:rPr>
              <w:t>Construction of Water Supply System in Ghormach Center CHC/Healthcare Facility-Ghormach District</w:t>
            </w:r>
          </w:p>
        </w:tc>
        <w:tc>
          <w:tcPr>
            <w:tcW w:w="2212" w:type="dxa"/>
            <w:noWrap/>
            <w:vAlign w:val="center"/>
          </w:tcPr>
          <w:p w14:paraId="0EB08A10" w14:textId="77777777" w:rsidR="00AA1971" w:rsidRPr="002B57F4" w:rsidRDefault="00AA1971" w:rsidP="00AB5448">
            <w:pPr>
              <w:jc w:val="lowKashida"/>
              <w:rPr>
                <w:rFonts w:asciiTheme="minorHAnsi" w:hAnsiTheme="minorHAnsi" w:cstheme="minorHAnsi"/>
                <w:color w:val="000000" w:themeColor="text1"/>
                <w:sz w:val="22"/>
                <w:szCs w:val="22"/>
              </w:rPr>
            </w:pPr>
          </w:p>
        </w:tc>
        <w:tc>
          <w:tcPr>
            <w:tcW w:w="1687" w:type="dxa"/>
            <w:noWrap/>
            <w:vAlign w:val="center"/>
          </w:tcPr>
          <w:p w14:paraId="25AD3C30" w14:textId="77777777" w:rsidR="00AA1971" w:rsidRPr="002B57F4" w:rsidRDefault="00AA1971" w:rsidP="00AB5448">
            <w:pPr>
              <w:jc w:val="lowKashida"/>
              <w:rPr>
                <w:rFonts w:asciiTheme="minorHAnsi" w:hAnsiTheme="minorHAnsi" w:cstheme="minorHAnsi"/>
                <w:color w:val="000000" w:themeColor="text1"/>
                <w:sz w:val="22"/>
                <w:szCs w:val="22"/>
              </w:rPr>
            </w:pPr>
          </w:p>
        </w:tc>
      </w:tr>
      <w:tr w:rsidR="00AA1971" w:rsidRPr="002B57F4" w14:paraId="4A3275C1" w14:textId="77777777" w:rsidTr="00A51641">
        <w:trPr>
          <w:trHeight w:val="370"/>
        </w:trPr>
        <w:tc>
          <w:tcPr>
            <w:tcW w:w="786" w:type="dxa"/>
            <w:noWrap/>
            <w:vAlign w:val="center"/>
          </w:tcPr>
          <w:p w14:paraId="62C5F0C2" w14:textId="7B49FCE9" w:rsidR="00AA1971" w:rsidRPr="002B57F4" w:rsidRDefault="00AA1971"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4</w:t>
            </w:r>
          </w:p>
        </w:tc>
        <w:tc>
          <w:tcPr>
            <w:tcW w:w="5300" w:type="dxa"/>
            <w:noWrap/>
            <w:vAlign w:val="center"/>
          </w:tcPr>
          <w:p w14:paraId="5EB229CD" w14:textId="33D8CD86" w:rsidR="00AA1971" w:rsidRPr="004A0BD4" w:rsidRDefault="00AA1971" w:rsidP="00AB5448">
            <w:pPr>
              <w:jc w:val="lowKashida"/>
              <w:rPr>
                <w:rFonts w:asciiTheme="minorHAnsi" w:hAnsiTheme="minorHAnsi" w:cstheme="minorHAnsi"/>
                <w:color w:val="000000" w:themeColor="text1"/>
                <w:sz w:val="22"/>
                <w:szCs w:val="22"/>
              </w:rPr>
            </w:pPr>
            <w:r w:rsidRPr="00AA1971">
              <w:rPr>
                <w:rFonts w:asciiTheme="minorHAnsi" w:hAnsiTheme="minorHAnsi" w:cstheme="minorHAnsi"/>
                <w:color w:val="000000" w:themeColor="text1"/>
                <w:sz w:val="22"/>
                <w:szCs w:val="22"/>
              </w:rPr>
              <w:t>Construction of Water Supply System in Jar Siah BHC/Healthcare Facility-Ghormach District</w:t>
            </w:r>
          </w:p>
        </w:tc>
        <w:tc>
          <w:tcPr>
            <w:tcW w:w="2212" w:type="dxa"/>
            <w:noWrap/>
            <w:vAlign w:val="center"/>
          </w:tcPr>
          <w:p w14:paraId="73FA89D1" w14:textId="77777777" w:rsidR="00AA1971" w:rsidRPr="002B57F4" w:rsidRDefault="00AA1971" w:rsidP="00AB5448">
            <w:pPr>
              <w:jc w:val="lowKashida"/>
              <w:rPr>
                <w:rFonts w:asciiTheme="minorHAnsi" w:hAnsiTheme="minorHAnsi" w:cstheme="minorHAnsi"/>
                <w:color w:val="000000" w:themeColor="text1"/>
                <w:sz w:val="22"/>
                <w:szCs w:val="22"/>
              </w:rPr>
            </w:pPr>
          </w:p>
        </w:tc>
        <w:tc>
          <w:tcPr>
            <w:tcW w:w="1687" w:type="dxa"/>
            <w:noWrap/>
            <w:vAlign w:val="center"/>
          </w:tcPr>
          <w:p w14:paraId="6D8609CA" w14:textId="77777777" w:rsidR="00AA1971" w:rsidRPr="002B57F4" w:rsidRDefault="00AA1971" w:rsidP="00AB5448">
            <w:pPr>
              <w:jc w:val="lowKashida"/>
              <w:rPr>
                <w:rFonts w:asciiTheme="minorHAnsi" w:hAnsiTheme="minorHAnsi" w:cstheme="minorHAnsi"/>
                <w:color w:val="000000" w:themeColor="text1"/>
                <w:sz w:val="22"/>
                <w:szCs w:val="22"/>
              </w:rPr>
            </w:pPr>
          </w:p>
        </w:tc>
      </w:tr>
      <w:tr w:rsidR="002B57F4" w:rsidRPr="002B57F4" w14:paraId="50A83E1B" w14:textId="77777777" w:rsidTr="001B3C99">
        <w:trPr>
          <w:trHeight w:val="370"/>
        </w:trPr>
        <w:tc>
          <w:tcPr>
            <w:tcW w:w="6086" w:type="dxa"/>
            <w:gridSpan w:val="2"/>
            <w:noWrap/>
            <w:vAlign w:val="center"/>
          </w:tcPr>
          <w:p w14:paraId="2178A03B" w14:textId="77777777" w:rsidR="00DF392E" w:rsidRPr="002B57F4" w:rsidRDefault="00DF392E" w:rsidP="00965885">
            <w:pPr>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Grand Total</w:t>
            </w:r>
          </w:p>
        </w:tc>
        <w:tc>
          <w:tcPr>
            <w:tcW w:w="2212" w:type="dxa"/>
            <w:noWrap/>
          </w:tcPr>
          <w:p w14:paraId="2BA7BBD8" w14:textId="77777777" w:rsidR="00DF392E" w:rsidRPr="002B57F4" w:rsidRDefault="00DF392E" w:rsidP="00AB5448">
            <w:pPr>
              <w:jc w:val="lowKashida"/>
              <w:rPr>
                <w:rFonts w:asciiTheme="minorHAnsi" w:hAnsiTheme="minorHAnsi" w:cstheme="minorHAnsi"/>
                <w:color w:val="000000" w:themeColor="text1"/>
                <w:sz w:val="22"/>
                <w:szCs w:val="22"/>
              </w:rPr>
            </w:pPr>
          </w:p>
        </w:tc>
        <w:tc>
          <w:tcPr>
            <w:tcW w:w="1687" w:type="dxa"/>
            <w:noWrap/>
          </w:tcPr>
          <w:p w14:paraId="5CDE2116" w14:textId="77777777" w:rsidR="00DF392E" w:rsidRPr="002B57F4" w:rsidRDefault="00DF392E" w:rsidP="00AB5448">
            <w:pPr>
              <w:jc w:val="lowKashida"/>
              <w:rPr>
                <w:rFonts w:asciiTheme="minorHAnsi" w:hAnsiTheme="minorHAnsi" w:cstheme="minorHAnsi"/>
                <w:color w:val="000000" w:themeColor="text1"/>
                <w:sz w:val="22"/>
                <w:szCs w:val="22"/>
              </w:rPr>
            </w:pPr>
          </w:p>
        </w:tc>
      </w:tr>
      <w:tr w:rsidR="002B57F4" w:rsidRPr="002B57F4" w14:paraId="26BD5B92" w14:textId="77777777" w:rsidTr="00673E10">
        <w:trPr>
          <w:trHeight w:val="370"/>
        </w:trPr>
        <w:tc>
          <w:tcPr>
            <w:tcW w:w="6086" w:type="dxa"/>
            <w:gridSpan w:val="2"/>
            <w:noWrap/>
            <w:vAlign w:val="center"/>
          </w:tcPr>
          <w:p w14:paraId="616367F9" w14:textId="77777777" w:rsidR="000A3238" w:rsidRPr="002B57F4" w:rsidRDefault="000A3238" w:rsidP="00965885">
            <w:pPr>
              <w:jc w:val="cente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 xml:space="preserve">Calendar Days </w:t>
            </w:r>
            <w:r w:rsidRPr="002B57F4">
              <w:rPr>
                <w:rFonts w:asciiTheme="minorHAnsi" w:hAnsiTheme="minorHAnsi" w:cstheme="minorHAnsi"/>
                <w:b/>
                <w:bCs/>
                <w:color w:val="000000" w:themeColor="text1"/>
                <w:sz w:val="22"/>
                <w:szCs w:val="22"/>
              </w:rPr>
              <w:t>to Complete all Sites</w:t>
            </w:r>
          </w:p>
        </w:tc>
        <w:tc>
          <w:tcPr>
            <w:tcW w:w="3899" w:type="dxa"/>
            <w:gridSpan w:val="2"/>
            <w:noWrap/>
          </w:tcPr>
          <w:p w14:paraId="3D98B750" w14:textId="77777777" w:rsidR="000A3238" w:rsidRPr="002B57F4" w:rsidRDefault="000A3238" w:rsidP="00AB5448">
            <w:pPr>
              <w:jc w:val="lowKashida"/>
              <w:rPr>
                <w:rFonts w:asciiTheme="minorHAnsi" w:hAnsiTheme="minorHAnsi" w:cstheme="minorHAnsi"/>
                <w:color w:val="000000" w:themeColor="text1"/>
                <w:sz w:val="22"/>
                <w:szCs w:val="22"/>
              </w:rPr>
            </w:pPr>
          </w:p>
        </w:tc>
      </w:tr>
    </w:tbl>
    <w:p w14:paraId="59BE4C34" w14:textId="77777777" w:rsidR="00900585" w:rsidRPr="002B57F4" w:rsidRDefault="00900585" w:rsidP="00AB5448">
      <w:pPr>
        <w:bidi/>
        <w:jc w:val="lowKashida"/>
        <w:rPr>
          <w:rFonts w:asciiTheme="minorHAnsi" w:hAnsiTheme="minorHAnsi" w:cstheme="minorHAnsi"/>
          <w:b/>
          <w:bCs/>
          <w:color w:val="000000" w:themeColor="text1"/>
          <w:lang w:bidi="fa-IR"/>
        </w:rPr>
      </w:pPr>
    </w:p>
    <w:p w14:paraId="747E3AE2" w14:textId="77777777" w:rsidR="000A3238" w:rsidRPr="002B57F4" w:rsidRDefault="000A3238"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w:t>
      </w:r>
      <w:r w:rsidR="00A80991" w:rsidRPr="002B57F4">
        <w:rPr>
          <w:rFonts w:asciiTheme="minorHAnsi" w:hAnsiTheme="minorHAnsi" w:cstheme="minorHAnsi"/>
          <w:b/>
          <w:bCs/>
          <w:color w:val="000000" w:themeColor="text1"/>
          <w:lang w:bidi="fa-IR"/>
        </w:rPr>
        <w:t>_</w:t>
      </w:r>
      <w:r w:rsidRPr="002B57F4">
        <w:rPr>
          <w:rFonts w:asciiTheme="minorHAnsi" w:hAnsiTheme="minorHAnsi" w:cstheme="minorHAnsi"/>
          <w:b/>
          <w:bCs/>
          <w:color w:val="000000" w:themeColor="text1"/>
          <w:lang w:bidi="fa-IR"/>
        </w:rPr>
        <w:t xml:space="preserve"> </w:t>
      </w:r>
      <w:proofErr w:type="spellStart"/>
      <w:r w:rsidRPr="002B57F4">
        <w:rPr>
          <w:rFonts w:asciiTheme="minorHAnsi" w:hAnsiTheme="minorHAnsi" w:cstheme="minorHAnsi"/>
          <w:b/>
          <w:bCs/>
          <w:color w:val="000000" w:themeColor="text1"/>
          <w:lang w:bidi="fa-IR"/>
        </w:rPr>
        <w:t>B</w:t>
      </w:r>
      <w:r w:rsidR="00A80991" w:rsidRPr="002B57F4">
        <w:rPr>
          <w:rFonts w:asciiTheme="minorHAnsi" w:hAnsiTheme="minorHAnsi" w:cstheme="minorHAnsi"/>
          <w:b/>
          <w:bCs/>
          <w:color w:val="000000" w:themeColor="text1"/>
          <w:lang w:bidi="fa-IR"/>
        </w:rPr>
        <w:t>o</w:t>
      </w:r>
      <w:r w:rsidRPr="002B57F4">
        <w:rPr>
          <w:rFonts w:asciiTheme="minorHAnsi" w:hAnsiTheme="minorHAnsi" w:cstheme="minorHAnsi"/>
          <w:b/>
          <w:bCs/>
          <w:color w:val="000000" w:themeColor="text1"/>
          <w:lang w:bidi="fa-IR"/>
        </w:rPr>
        <w:t>Qs</w:t>
      </w:r>
      <w:proofErr w:type="spellEnd"/>
      <w:r w:rsidR="00A80991" w:rsidRPr="002B57F4">
        <w:rPr>
          <w:rFonts w:asciiTheme="minorHAnsi" w:hAnsiTheme="minorHAnsi" w:cstheme="minorHAnsi"/>
          <w:b/>
          <w:bCs/>
          <w:color w:val="000000" w:themeColor="text1"/>
          <w:lang w:bidi="fa-IR"/>
        </w:rPr>
        <w:t>, Drawing’s &amp; Technical Specifications</w:t>
      </w:r>
    </w:p>
    <w:p w14:paraId="10431979" w14:textId="31D98AE8" w:rsidR="005E3990" w:rsidRDefault="005E3990" w:rsidP="0092250E">
      <w:pPr>
        <w:bidi/>
        <w:rPr>
          <w:rFonts w:asciiTheme="minorHAnsi" w:hAnsiTheme="minorHAnsi" w:cs="Calibri"/>
          <w:b/>
          <w:bCs/>
          <w:color w:val="000000" w:themeColor="text1"/>
          <w:lang w:bidi="fa-IR"/>
        </w:rPr>
      </w:pPr>
    </w:p>
    <w:p w14:paraId="5C17276F" w14:textId="1F516BDE" w:rsidR="00B74C5E" w:rsidRDefault="00B74C5E" w:rsidP="005E3990">
      <w:pPr>
        <w:bidi/>
        <w:jc w:val="center"/>
      </w:pPr>
    </w:p>
    <w:p w14:paraId="104880C0" w14:textId="72E450B6" w:rsidR="00ED3A18" w:rsidRDefault="00AA1971" w:rsidP="00ED3A18">
      <w:pPr>
        <w:bidi/>
        <w:jc w:val="center"/>
        <w:rPr>
          <w:rFonts w:asciiTheme="minorHAnsi" w:hAnsiTheme="minorHAnsi" w:cs="Calibri"/>
          <w:b/>
          <w:bCs/>
          <w:color w:val="000000" w:themeColor="text1"/>
          <w:lang w:bidi="fa-IR"/>
        </w:rPr>
      </w:pPr>
      <w:r>
        <w:rPr>
          <w:rFonts w:asciiTheme="minorHAnsi" w:hAnsiTheme="minorHAnsi" w:cs="Calibri"/>
          <w:b/>
          <w:bCs/>
          <w:color w:val="000000" w:themeColor="text1"/>
          <w:lang w:bidi="fa-IR"/>
        </w:rPr>
        <w:object w:dxaOrig="1508" w:dyaOrig="983" w14:anchorId="3BF956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16" o:title=""/>
          </v:shape>
          <o:OLEObject Type="Embed" ProgID="Excel.Sheet.12" ShapeID="_x0000_i1025" DrawAspect="Icon" ObjectID="_1783756720" r:id="rId17"/>
        </w:object>
      </w:r>
      <w:r>
        <w:rPr>
          <w:rFonts w:asciiTheme="minorHAnsi" w:hAnsiTheme="minorHAnsi" w:cs="Calibri"/>
          <w:b/>
          <w:bCs/>
          <w:color w:val="000000" w:themeColor="text1"/>
          <w:lang w:bidi="fa-IR"/>
        </w:rPr>
        <w:object w:dxaOrig="1508" w:dyaOrig="983" w14:anchorId="21F9DBE8">
          <v:shape id="_x0000_i1026" type="#_x0000_t75" style="width:75.5pt;height:49pt" o:ole="">
            <v:imagedata r:id="rId18" o:title=""/>
          </v:shape>
          <o:OLEObject Type="Embed" ProgID="Excel.Sheet.12" ShapeID="_x0000_i1026" DrawAspect="Icon" ObjectID="_1783756721" r:id="rId19"/>
        </w:object>
      </w:r>
      <w:r>
        <w:rPr>
          <w:rFonts w:asciiTheme="minorHAnsi" w:hAnsiTheme="minorHAnsi" w:cs="Calibri"/>
          <w:b/>
          <w:bCs/>
          <w:color w:val="000000" w:themeColor="text1"/>
          <w:lang w:bidi="fa-IR"/>
        </w:rPr>
        <w:object w:dxaOrig="1508" w:dyaOrig="983" w14:anchorId="5E7121B1">
          <v:shape id="_x0000_i1027" type="#_x0000_t75" style="width:75.5pt;height:49pt" o:ole="">
            <v:imagedata r:id="rId20" o:title=""/>
          </v:shape>
          <o:OLEObject Type="Embed" ProgID="Excel.Sheet.12" ShapeID="_x0000_i1027" DrawAspect="Icon" ObjectID="_1783756722" r:id="rId21"/>
        </w:object>
      </w:r>
      <w:r>
        <w:rPr>
          <w:rFonts w:asciiTheme="minorHAnsi" w:hAnsiTheme="minorHAnsi" w:cs="Calibri"/>
          <w:b/>
          <w:bCs/>
          <w:color w:val="000000" w:themeColor="text1"/>
          <w:lang w:bidi="fa-IR"/>
        </w:rPr>
        <w:object w:dxaOrig="1508" w:dyaOrig="983" w14:anchorId="019F30F0">
          <v:shape id="_x0000_i1028" type="#_x0000_t75" style="width:75.5pt;height:49pt" o:ole="">
            <v:imagedata r:id="rId22" o:title=""/>
          </v:shape>
          <o:OLEObject Type="Embed" ProgID="Excel.Sheet.12" ShapeID="_x0000_i1028" DrawAspect="Icon" ObjectID="_1783756723" r:id="rId23"/>
        </w:object>
      </w:r>
    </w:p>
    <w:p w14:paraId="70553A11" w14:textId="11A3E37E" w:rsidR="00ED3A18" w:rsidRDefault="00ED3A18" w:rsidP="00ED3A18">
      <w:pPr>
        <w:bidi/>
        <w:jc w:val="center"/>
        <w:rPr>
          <w:rFonts w:asciiTheme="minorHAnsi" w:hAnsiTheme="minorHAnsi" w:cs="Calibri"/>
          <w:b/>
          <w:bCs/>
          <w:color w:val="000000" w:themeColor="text1"/>
          <w:lang w:bidi="fa-IR"/>
        </w:rPr>
      </w:pPr>
    </w:p>
    <w:p w14:paraId="7E62F25F" w14:textId="525C79D1" w:rsidR="005E3990" w:rsidRPr="002B57F4" w:rsidRDefault="00AA1971" w:rsidP="005E3990">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1508" w:dyaOrig="983" w14:anchorId="40BA25A3">
          <v:shape id="_x0000_i1029" type="#_x0000_t75" style="width:75.5pt;height:49pt" o:ole="">
            <v:imagedata r:id="rId24" o:title=""/>
          </v:shape>
          <o:OLEObject Type="Embed" ProgID="Acrobat.Document.DC" ShapeID="_x0000_i1029" DrawAspect="Icon" ObjectID="_1783756724" r:id="rId25"/>
        </w:object>
      </w:r>
      <w:r>
        <w:rPr>
          <w:rFonts w:asciiTheme="minorHAnsi" w:hAnsiTheme="minorHAnsi" w:cstheme="minorHAnsi"/>
          <w:b/>
          <w:bCs/>
          <w:color w:val="000000" w:themeColor="text1"/>
          <w:lang w:bidi="fa-IR"/>
        </w:rPr>
        <w:object w:dxaOrig="1508" w:dyaOrig="983" w14:anchorId="3534BEB7">
          <v:shape id="_x0000_i1030" type="#_x0000_t75" style="width:75.5pt;height:49pt" o:ole="">
            <v:imagedata r:id="rId26" o:title=""/>
          </v:shape>
          <o:OLEObject Type="Embed" ProgID="Acrobat.Document.DC" ShapeID="_x0000_i1030" DrawAspect="Icon" ObjectID="_1783756725" r:id="rId27"/>
        </w:object>
      </w:r>
      <w:r>
        <w:rPr>
          <w:rFonts w:asciiTheme="minorHAnsi" w:hAnsiTheme="minorHAnsi" w:cstheme="minorHAnsi"/>
          <w:b/>
          <w:bCs/>
          <w:color w:val="000000" w:themeColor="text1"/>
          <w:lang w:bidi="fa-IR"/>
        </w:rPr>
        <w:object w:dxaOrig="1508" w:dyaOrig="983" w14:anchorId="15393181">
          <v:shape id="_x0000_i1031" type="#_x0000_t75" style="width:75.5pt;height:49pt" o:ole="">
            <v:imagedata r:id="rId28" o:title=""/>
          </v:shape>
          <o:OLEObject Type="Embed" ProgID="Acrobat.Document.DC" ShapeID="_x0000_i1031" DrawAspect="Icon" ObjectID="_1783756726" r:id="rId29"/>
        </w:object>
      </w:r>
      <w:r>
        <w:rPr>
          <w:rFonts w:asciiTheme="minorHAnsi" w:hAnsiTheme="minorHAnsi" w:cstheme="minorHAnsi"/>
          <w:b/>
          <w:bCs/>
          <w:color w:val="000000" w:themeColor="text1"/>
          <w:lang w:bidi="fa-IR"/>
        </w:rPr>
        <w:object w:dxaOrig="1508" w:dyaOrig="983" w14:anchorId="4AA0BA23">
          <v:shape id="_x0000_i1032" type="#_x0000_t75" style="width:75.5pt;height:49pt" o:ole="">
            <v:imagedata r:id="rId30" o:title=""/>
          </v:shape>
          <o:OLEObject Type="Embed" ProgID="Acrobat.Document.DC" ShapeID="_x0000_i1032" DrawAspect="Icon" ObjectID="_1783756727" r:id="rId31"/>
        </w:object>
      </w:r>
      <w:r>
        <w:rPr>
          <w:rFonts w:asciiTheme="minorHAnsi" w:hAnsiTheme="minorHAnsi" w:cstheme="minorHAnsi"/>
          <w:b/>
          <w:bCs/>
          <w:color w:val="000000" w:themeColor="text1"/>
          <w:lang w:bidi="fa-IR"/>
        </w:rPr>
        <w:object w:dxaOrig="1508" w:dyaOrig="983" w14:anchorId="43AE99D9">
          <v:shape id="_x0000_i1033" type="#_x0000_t75" style="width:75.5pt;height:49pt" o:ole="">
            <v:imagedata r:id="rId32" o:title=""/>
          </v:shape>
          <o:OLEObject Type="Embed" ProgID="Acrobat.Document.DC" ShapeID="_x0000_i1033" DrawAspect="Icon" ObjectID="_1783756728" r:id="rId33"/>
        </w:object>
      </w:r>
    </w:p>
    <w:p w14:paraId="7F50C595" w14:textId="77777777" w:rsidR="00C12210" w:rsidRPr="002B57F4" w:rsidRDefault="00C12210" w:rsidP="00330D3C">
      <w:pPr>
        <w:bidi/>
        <w:jc w:val="center"/>
        <w:rPr>
          <w:rFonts w:asciiTheme="minorHAnsi" w:hAnsiTheme="minorHAnsi" w:cstheme="minorHAnsi"/>
          <w:b/>
          <w:bCs/>
          <w:color w:val="000000" w:themeColor="text1"/>
          <w:lang w:bidi="fa-IR"/>
        </w:rPr>
      </w:pPr>
    </w:p>
    <w:p w14:paraId="58B8D36C" w14:textId="77777777" w:rsidR="00C12210" w:rsidRPr="002B57F4" w:rsidRDefault="00A80991"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II_ Terms of Reference (</w:t>
      </w:r>
      <w:proofErr w:type="spellStart"/>
      <w:r w:rsidRPr="002B57F4">
        <w:rPr>
          <w:rFonts w:asciiTheme="minorHAnsi" w:hAnsiTheme="minorHAnsi" w:cstheme="minorHAnsi"/>
          <w:b/>
          <w:bCs/>
          <w:color w:val="000000" w:themeColor="text1"/>
          <w:lang w:bidi="fa-IR"/>
        </w:rPr>
        <w:t>ToR</w:t>
      </w:r>
      <w:proofErr w:type="spellEnd"/>
      <w:r w:rsidRPr="002B57F4">
        <w:rPr>
          <w:rFonts w:asciiTheme="minorHAnsi" w:hAnsiTheme="minorHAnsi" w:cstheme="minorHAnsi"/>
          <w:b/>
          <w:bCs/>
          <w:color w:val="000000" w:themeColor="text1"/>
          <w:lang w:bidi="fa-IR"/>
        </w:rPr>
        <w:t>)</w:t>
      </w:r>
    </w:p>
    <w:p w14:paraId="4593BE76" w14:textId="77777777" w:rsidR="00766B46" w:rsidRPr="002B57F4" w:rsidRDefault="00766B46" w:rsidP="00330D3C">
      <w:pPr>
        <w:bidi/>
        <w:jc w:val="center"/>
        <w:rPr>
          <w:rFonts w:asciiTheme="minorHAnsi" w:hAnsiTheme="minorHAnsi" w:cstheme="minorHAnsi"/>
          <w:b/>
          <w:bCs/>
          <w:color w:val="000000" w:themeColor="text1"/>
          <w:lang w:bidi="fa-IR"/>
        </w:rPr>
      </w:pPr>
    </w:p>
    <w:p w14:paraId="4FFE81BE" w14:textId="575B02F5" w:rsidR="00A80991" w:rsidRPr="002B57F4" w:rsidRDefault="00A80991" w:rsidP="00330D3C">
      <w:pPr>
        <w:bidi/>
        <w:jc w:val="center"/>
        <w:rPr>
          <w:rFonts w:asciiTheme="minorHAnsi" w:hAnsiTheme="minorHAnsi" w:cstheme="minorHAnsi"/>
          <w:b/>
          <w:bCs/>
          <w:color w:val="000000" w:themeColor="text1"/>
          <w:lang w:bidi="fa-IR"/>
        </w:rPr>
      </w:pPr>
    </w:p>
    <w:bookmarkStart w:id="5" w:name="_MON_1783756294"/>
    <w:bookmarkEnd w:id="5"/>
    <w:p w14:paraId="71C43DCC" w14:textId="016017C7" w:rsidR="00A80991" w:rsidRPr="002B57F4" w:rsidRDefault="0092250E" w:rsidP="00330D3C">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1508" w:dyaOrig="983" w14:anchorId="75315A3F">
          <v:shape id="_x0000_i1034" type="#_x0000_t75" style="width:75.5pt;height:49pt" o:ole="">
            <v:imagedata r:id="rId34" o:title=""/>
          </v:shape>
          <o:OLEObject Type="Embed" ProgID="Word.Document.12" ShapeID="_x0000_i1034" DrawAspect="Icon" ObjectID="_1783756729" r:id="rId35">
            <o:FieldCodes>\s</o:FieldCodes>
          </o:OLEObject>
        </w:object>
      </w:r>
    </w:p>
    <w:p w14:paraId="26403A0F" w14:textId="77777777" w:rsidR="00766B46" w:rsidRPr="002B57F4" w:rsidRDefault="00766B46" w:rsidP="00ED3A18">
      <w:pPr>
        <w:bidi/>
        <w:rPr>
          <w:rFonts w:asciiTheme="minorHAnsi" w:hAnsiTheme="minorHAnsi" w:cstheme="minorHAnsi"/>
          <w:b/>
          <w:bCs/>
          <w:color w:val="000000" w:themeColor="text1"/>
          <w:lang w:bidi="fa-IR"/>
        </w:rPr>
      </w:pPr>
    </w:p>
    <w:p w14:paraId="090018A3" w14:textId="77777777" w:rsidR="00766B46"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II</w:t>
      </w:r>
      <w:r w:rsidR="00A80991" w:rsidRPr="002B57F4">
        <w:rPr>
          <w:rFonts w:asciiTheme="minorHAnsi" w:hAnsiTheme="minorHAnsi" w:cstheme="minorHAnsi"/>
          <w:b/>
          <w:bCs/>
          <w:color w:val="000000" w:themeColor="text1"/>
          <w:lang w:bidi="fa-IR"/>
        </w:rPr>
        <w:t>I_</w:t>
      </w:r>
      <w:r w:rsidRPr="002B57F4">
        <w:rPr>
          <w:rFonts w:asciiTheme="minorHAnsi" w:hAnsiTheme="minorHAnsi" w:cstheme="minorHAnsi"/>
          <w:b/>
          <w:bCs/>
          <w:color w:val="000000" w:themeColor="text1"/>
          <w:lang w:bidi="fa-IR"/>
        </w:rPr>
        <w:t xml:space="preserve"> Vendors Qualification Registration Form</w:t>
      </w:r>
    </w:p>
    <w:p w14:paraId="63BDC7C1" w14:textId="77777777" w:rsidR="00766B46" w:rsidRPr="002B57F4" w:rsidRDefault="00766B46" w:rsidP="00330D3C">
      <w:pPr>
        <w:bidi/>
        <w:jc w:val="center"/>
        <w:rPr>
          <w:rFonts w:asciiTheme="minorHAnsi" w:hAnsiTheme="minorHAnsi" w:cstheme="minorHAnsi"/>
          <w:b/>
          <w:bCs/>
          <w:color w:val="000000" w:themeColor="text1"/>
          <w:lang w:bidi="fa-IR"/>
        </w:rPr>
      </w:pPr>
    </w:p>
    <w:p w14:paraId="02A52D34" w14:textId="0865AED8"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object w:dxaOrig="1520" w:dyaOrig="988" w14:anchorId="0CB38B75">
          <v:shape id="_x0000_i1035" type="#_x0000_t75" style="width:76pt;height:49pt" o:ole="">
            <v:imagedata r:id="rId36" o:title=""/>
          </v:shape>
          <o:OLEObject Type="Embed" ProgID="Word.Document.12" ShapeID="_x0000_i1035" DrawAspect="Icon" ObjectID="_1783756730" r:id="rId37">
            <o:FieldCodes>\s</o:FieldCodes>
          </o:OLEObject>
        </w:object>
      </w:r>
    </w:p>
    <w:p w14:paraId="15C3E18F" w14:textId="77777777" w:rsidR="00A80991" w:rsidRPr="002B57F4" w:rsidRDefault="00A80991" w:rsidP="00330D3C">
      <w:pPr>
        <w:bidi/>
        <w:jc w:val="center"/>
        <w:rPr>
          <w:rFonts w:asciiTheme="minorHAnsi" w:hAnsiTheme="minorHAnsi" w:cstheme="minorHAnsi"/>
          <w:b/>
          <w:bCs/>
          <w:color w:val="000000" w:themeColor="text1"/>
          <w:u w:val="single"/>
          <w:lang w:bidi="fa-IR"/>
        </w:rPr>
      </w:pPr>
    </w:p>
    <w:p w14:paraId="16B0F13D" w14:textId="77777777"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w:t>
      </w:r>
      <w:r w:rsidR="00470855" w:rsidRPr="002B57F4">
        <w:rPr>
          <w:rFonts w:asciiTheme="minorHAnsi" w:hAnsiTheme="minorHAnsi" w:cstheme="minorHAnsi"/>
          <w:b/>
          <w:bCs/>
          <w:color w:val="000000" w:themeColor="text1"/>
          <w:lang w:bidi="fa-IR"/>
        </w:rPr>
        <w:t>IV_ Suppliers</w:t>
      </w:r>
      <w:r w:rsidRPr="002B57F4">
        <w:rPr>
          <w:rFonts w:asciiTheme="minorHAnsi" w:hAnsiTheme="minorHAnsi" w:cstheme="minorHAnsi"/>
          <w:b/>
          <w:bCs/>
          <w:color w:val="000000" w:themeColor="text1"/>
          <w:lang w:bidi="fa-IR"/>
        </w:rPr>
        <w:t xml:space="preserve"> Code of Conduct</w:t>
      </w:r>
    </w:p>
    <w:p w14:paraId="1D2363D0" w14:textId="77777777" w:rsidR="00B74C5E" w:rsidRPr="002B57F4" w:rsidRDefault="00A80991" w:rsidP="00330D3C">
      <w:pPr>
        <w:jc w:val="center"/>
        <w:rPr>
          <w:rFonts w:asciiTheme="minorHAnsi" w:hAnsiTheme="minorHAnsi" w:cstheme="minorHAnsi"/>
          <w:color w:val="000000" w:themeColor="text1"/>
          <w:lang w:val="en-GB"/>
        </w:rPr>
      </w:pPr>
      <w:r w:rsidRPr="002B57F4">
        <w:rPr>
          <w:rFonts w:asciiTheme="minorHAnsi" w:hAnsiTheme="minorHAnsi" w:cstheme="minorHAnsi"/>
          <w:color w:val="000000" w:themeColor="text1"/>
        </w:rPr>
        <w:object w:dxaOrig="1508" w:dyaOrig="983" w14:anchorId="5EF9C7B8">
          <v:shape id="_x0000_i1036" type="#_x0000_t75" style="width:75.5pt;height:49pt" o:ole="">
            <v:imagedata r:id="rId38" o:title=""/>
          </v:shape>
          <o:OLEObject Type="Embed" ProgID="Acrobat.Document.DC" ShapeID="_x0000_i1036" DrawAspect="Icon" ObjectID="_1783756731" r:id="rId39"/>
        </w:object>
      </w:r>
    </w:p>
    <w:sectPr w:rsidR="00B74C5E" w:rsidRPr="002B57F4" w:rsidSect="00250015">
      <w:headerReference w:type="default" r:id="rId40"/>
      <w:footerReference w:type="default" r:id="rId41"/>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A641E" w14:textId="77777777" w:rsidR="005A6668" w:rsidRDefault="005A6668">
      <w:r>
        <w:separator/>
      </w:r>
    </w:p>
  </w:endnote>
  <w:endnote w:type="continuationSeparator" w:id="0">
    <w:p w14:paraId="02CDC8CC" w14:textId="77777777" w:rsidR="005A6668" w:rsidRDefault="005A6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Segoe UI"/>
    <w:panose1 w:val="020F0502020204030203"/>
    <w:charset w:val="00"/>
    <w:family w:val="swiss"/>
    <w:pitch w:val="variable"/>
    <w:sig w:usb0="800000AF" w:usb1="4000604A" w:usb2="00000000" w:usb3="00000000" w:csb0="00000093"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BD52D" w14:textId="77777777" w:rsidR="005A6668" w:rsidRDefault="005A6668">
      <w:r>
        <w:separator/>
      </w:r>
    </w:p>
  </w:footnote>
  <w:footnote w:type="continuationSeparator" w:id="0">
    <w:p w14:paraId="28791CF4" w14:textId="77777777" w:rsidR="005A6668" w:rsidRDefault="005A6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5A14897"/>
    <w:multiLevelType w:val="hybridMultilevel"/>
    <w:tmpl w:val="D4A2CF0E"/>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8" w15:restartNumberingAfterBreak="0">
    <w:nsid w:val="176DA6FC"/>
    <w:multiLevelType w:val="hybridMultilevel"/>
    <w:tmpl w:val="1CE4A36E"/>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9"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1"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7"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1"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3"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BEFB30D"/>
    <w:multiLevelType w:val="hybridMultilevel"/>
    <w:tmpl w:val="11D43658"/>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5"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7"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9"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0"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7"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
  </w:num>
  <w:num w:numId="5">
    <w:abstractNumId w:val="4"/>
  </w:num>
  <w:num w:numId="6">
    <w:abstractNumId w:val="36"/>
  </w:num>
  <w:num w:numId="7">
    <w:abstractNumId w:val="37"/>
  </w:num>
  <w:num w:numId="8">
    <w:abstractNumId w:val="28"/>
  </w:num>
  <w:num w:numId="9">
    <w:abstractNumId w:val="2"/>
  </w:num>
  <w:num w:numId="10">
    <w:abstractNumId w:val="38"/>
  </w:num>
  <w:num w:numId="11">
    <w:abstractNumId w:val="14"/>
  </w:num>
  <w:num w:numId="12">
    <w:abstractNumId w:val="22"/>
  </w:num>
  <w:num w:numId="13">
    <w:abstractNumId w:val="20"/>
  </w:num>
  <w:num w:numId="14">
    <w:abstractNumId w:val="29"/>
  </w:num>
  <w:num w:numId="15">
    <w:abstractNumId w:val="34"/>
  </w:num>
  <w:num w:numId="16">
    <w:abstractNumId w:val="13"/>
  </w:num>
  <w:num w:numId="17">
    <w:abstractNumId w:val="30"/>
  </w:num>
  <w:num w:numId="18">
    <w:abstractNumId w:val="32"/>
  </w:num>
  <w:num w:numId="19">
    <w:abstractNumId w:val="12"/>
  </w:num>
  <w:num w:numId="20">
    <w:abstractNumId w:val="21"/>
  </w:num>
  <w:num w:numId="21">
    <w:abstractNumId w:val="23"/>
  </w:num>
  <w:num w:numId="22">
    <w:abstractNumId w:val="19"/>
  </w:num>
  <w:num w:numId="23">
    <w:abstractNumId w:val="17"/>
  </w:num>
  <w:num w:numId="24">
    <w:abstractNumId w:val="31"/>
  </w:num>
  <w:num w:numId="25">
    <w:abstractNumId w:val="35"/>
  </w:num>
  <w:num w:numId="26">
    <w:abstractNumId w:val="3"/>
  </w:num>
  <w:num w:numId="27">
    <w:abstractNumId w:val="25"/>
  </w:num>
  <w:num w:numId="28">
    <w:abstractNumId w:val="27"/>
  </w:num>
  <w:num w:numId="29">
    <w:abstractNumId w:val="15"/>
  </w:num>
  <w:num w:numId="30">
    <w:abstractNumId w:val="33"/>
  </w:num>
  <w:num w:numId="31">
    <w:abstractNumId w:val="11"/>
  </w:num>
  <w:num w:numId="32">
    <w:abstractNumId w:val="18"/>
  </w:num>
  <w:num w:numId="33">
    <w:abstractNumId w:val="6"/>
  </w:num>
  <w:num w:numId="34">
    <w:abstractNumId w:val="8"/>
  </w:num>
  <w:num w:numId="35">
    <w:abstractNumId w:val="7"/>
  </w:num>
  <w:num w:numId="36">
    <w:abstractNumId w:val="24"/>
  </w:num>
  <w:num w:numId="37">
    <w:abstractNumId w:val="10"/>
  </w:num>
  <w:num w:numId="38">
    <w:abstractNumId w:val="16"/>
  </w:num>
  <w:num w:numId="39">
    <w:abstractNumId w:val="2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2016B"/>
    <w:rsid w:val="00021D28"/>
    <w:rsid w:val="00022509"/>
    <w:rsid w:val="0002268B"/>
    <w:rsid w:val="00022D86"/>
    <w:rsid w:val="00025CDD"/>
    <w:rsid w:val="0003086F"/>
    <w:rsid w:val="00030C0F"/>
    <w:rsid w:val="0003209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77E"/>
    <w:rsid w:val="00152A2A"/>
    <w:rsid w:val="00152ECD"/>
    <w:rsid w:val="001553F1"/>
    <w:rsid w:val="00155CF0"/>
    <w:rsid w:val="001568E8"/>
    <w:rsid w:val="00157228"/>
    <w:rsid w:val="001628B0"/>
    <w:rsid w:val="00162C40"/>
    <w:rsid w:val="00164B24"/>
    <w:rsid w:val="001651DA"/>
    <w:rsid w:val="00167D14"/>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72E0"/>
    <w:rsid w:val="001A77DA"/>
    <w:rsid w:val="001B3C99"/>
    <w:rsid w:val="001B487C"/>
    <w:rsid w:val="001B7A28"/>
    <w:rsid w:val="001B7F7C"/>
    <w:rsid w:val="001C1650"/>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70421"/>
    <w:rsid w:val="002728C1"/>
    <w:rsid w:val="00273BD1"/>
    <w:rsid w:val="00274BF8"/>
    <w:rsid w:val="002750F7"/>
    <w:rsid w:val="0027571A"/>
    <w:rsid w:val="00275827"/>
    <w:rsid w:val="00276AAA"/>
    <w:rsid w:val="00282812"/>
    <w:rsid w:val="00282925"/>
    <w:rsid w:val="002858CD"/>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39F6"/>
    <w:rsid w:val="005B432D"/>
    <w:rsid w:val="005C2E1B"/>
    <w:rsid w:val="005C3433"/>
    <w:rsid w:val="005C3FFF"/>
    <w:rsid w:val="005C52EF"/>
    <w:rsid w:val="005D0485"/>
    <w:rsid w:val="005D15FC"/>
    <w:rsid w:val="005D18BD"/>
    <w:rsid w:val="005D1CC2"/>
    <w:rsid w:val="005E1E22"/>
    <w:rsid w:val="005E3990"/>
    <w:rsid w:val="005E4732"/>
    <w:rsid w:val="005E5232"/>
    <w:rsid w:val="005E5240"/>
    <w:rsid w:val="005E536B"/>
    <w:rsid w:val="005E7FA1"/>
    <w:rsid w:val="005F20FA"/>
    <w:rsid w:val="005F62CE"/>
    <w:rsid w:val="005F6468"/>
    <w:rsid w:val="006029D4"/>
    <w:rsid w:val="00604A1F"/>
    <w:rsid w:val="00604E1E"/>
    <w:rsid w:val="00606DBE"/>
    <w:rsid w:val="0061560B"/>
    <w:rsid w:val="00620353"/>
    <w:rsid w:val="00621112"/>
    <w:rsid w:val="006231F9"/>
    <w:rsid w:val="0062374A"/>
    <w:rsid w:val="00626D17"/>
    <w:rsid w:val="00627C29"/>
    <w:rsid w:val="0063130B"/>
    <w:rsid w:val="0063152F"/>
    <w:rsid w:val="00644DEA"/>
    <w:rsid w:val="00645861"/>
    <w:rsid w:val="00650DCE"/>
    <w:rsid w:val="006521EB"/>
    <w:rsid w:val="00652B91"/>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12A1"/>
    <w:rsid w:val="009F3CE1"/>
    <w:rsid w:val="009F3E44"/>
    <w:rsid w:val="009F4BE1"/>
    <w:rsid w:val="009F4E14"/>
    <w:rsid w:val="009F6F9B"/>
    <w:rsid w:val="009F7A26"/>
    <w:rsid w:val="00A0035E"/>
    <w:rsid w:val="00A00557"/>
    <w:rsid w:val="00A00C8D"/>
    <w:rsid w:val="00A01A29"/>
    <w:rsid w:val="00A01FFC"/>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2D98"/>
    <w:rsid w:val="00AF39A9"/>
    <w:rsid w:val="00AF42AF"/>
    <w:rsid w:val="00AF4B2C"/>
    <w:rsid w:val="00AF5FB7"/>
    <w:rsid w:val="00AF62BA"/>
    <w:rsid w:val="00AF655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4605"/>
    <w:rsid w:val="00C26EC3"/>
    <w:rsid w:val="00C26FB2"/>
    <w:rsid w:val="00C31EBE"/>
    <w:rsid w:val="00C34874"/>
    <w:rsid w:val="00C348C9"/>
    <w:rsid w:val="00C36A5B"/>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1F4A"/>
    <w:rsid w:val="00CE33C6"/>
    <w:rsid w:val="00CE3758"/>
    <w:rsid w:val="00CE3C5E"/>
    <w:rsid w:val="00CE4F24"/>
    <w:rsid w:val="00CE4F50"/>
    <w:rsid w:val="00CE57C6"/>
    <w:rsid w:val="00CF12C3"/>
    <w:rsid w:val="00CF1338"/>
    <w:rsid w:val="00CF134F"/>
    <w:rsid w:val="00CF2FDD"/>
    <w:rsid w:val="00CF384B"/>
    <w:rsid w:val="00CF3B25"/>
    <w:rsid w:val="00CF45FE"/>
    <w:rsid w:val="00CF601C"/>
    <w:rsid w:val="00D02364"/>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6CA1"/>
    <w:rsid w:val="00D87E0E"/>
    <w:rsid w:val="00D93151"/>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57CC"/>
    <w:rsid w:val="00E36420"/>
    <w:rsid w:val="00E36829"/>
    <w:rsid w:val="00E4056E"/>
    <w:rsid w:val="00E405AD"/>
    <w:rsid w:val="00E40CD5"/>
    <w:rsid w:val="00E41D29"/>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mailto:mohammad_ebrahimi@wvi.org"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6.bin"/><Relationship Id="rId21" Type="http://schemas.openxmlformats.org/officeDocument/2006/relationships/package" Target="embeddings/Microsoft_Excel_Worksheet2.xlsx"/><Relationship Id="rId34" Type="http://schemas.openxmlformats.org/officeDocument/2006/relationships/image" Target="media/image11.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3.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fgo_tenders@wvi.org"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Word_Document4.docx"/><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sayedajmal_shahna@wvi.org" TargetMode="External"/><Relationship Id="rId23" Type="http://schemas.openxmlformats.org/officeDocument/2006/relationships/package" Target="embeddings/Microsoft_Excel_Worksheet3.xlsx"/><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mailto:mohammad_ebrahimi@wvi.org" TargetMode="External"/><Relationship Id="rId19" Type="http://schemas.openxmlformats.org/officeDocument/2006/relationships/package" Target="embeddings/Microsoft_Excel_Worksheet1.xlsx"/><Relationship Id="rId31" Type="http://schemas.openxmlformats.org/officeDocument/2006/relationships/oleObject" Target="embeddings/oleObject4.bin"/><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fgo_tenders@wvi.org" TargetMode="External"/><Relationship Id="rId22" Type="http://schemas.openxmlformats.org/officeDocument/2006/relationships/image" Target="media/image5.emf"/><Relationship Id="rId27" Type="http://schemas.openxmlformats.org/officeDocument/2006/relationships/oleObject" Target="embeddings/oleObject2.bin"/><Relationship Id="rId30" Type="http://schemas.openxmlformats.org/officeDocument/2006/relationships/image" Target="media/image9.emf"/><Relationship Id="rId35" Type="http://schemas.openxmlformats.org/officeDocument/2006/relationships/package" Target="embeddings/Microsoft_Word_Document.docx"/><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mailto:sayedajmal_shahna@wvi.org" TargetMode="External"/><Relationship Id="rId17" Type="http://schemas.openxmlformats.org/officeDocument/2006/relationships/package" Target="embeddings/Microsoft_Excel_Worksheet.xlsx"/><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768C7-5B15-4321-8710-94B7666A9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48</TotalTime>
  <Pages>1</Pages>
  <Words>3245</Words>
  <Characters>18500</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11</cp:revision>
  <cp:lastPrinted>2024-07-29T06:42:00Z</cp:lastPrinted>
  <dcterms:created xsi:type="dcterms:W3CDTF">2024-07-28T12:56:00Z</dcterms:created>
  <dcterms:modified xsi:type="dcterms:W3CDTF">2024-07-29T06:42:00Z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